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581D1" w14:textId="77777777" w:rsidR="00856883" w:rsidRDefault="00856883">
      <w:pPr>
        <w:pStyle w:val="CRCoverPage"/>
        <w:tabs>
          <w:tab w:val="right" w:pos="9639"/>
        </w:tabs>
        <w:spacing w:after="0"/>
        <w:rPr>
          <w:b/>
          <w:sz w:val="24"/>
        </w:rPr>
      </w:pPr>
    </w:p>
    <w:p w14:paraId="3524875E" w14:textId="474EB699" w:rsidR="009A6657" w:rsidRDefault="009A6657" w:rsidP="009A6657">
      <w:pPr>
        <w:pStyle w:val="CRCoverPage"/>
        <w:tabs>
          <w:tab w:val="right" w:pos="9639"/>
        </w:tabs>
        <w:spacing w:after="0"/>
        <w:rPr>
          <w:b/>
          <w:sz w:val="24"/>
        </w:rPr>
      </w:pPr>
      <w:r>
        <w:rPr>
          <w:b/>
          <w:sz w:val="24"/>
        </w:rPr>
        <w:t>3GPP TSG RAN WG5 #102</w:t>
      </w:r>
      <w:r>
        <w:rPr>
          <w:b/>
          <w:sz w:val="24"/>
        </w:rPr>
        <w:tab/>
      </w:r>
      <w:r w:rsidRPr="00F44909">
        <w:rPr>
          <w:b/>
          <w:sz w:val="24"/>
        </w:rPr>
        <w:t>R</w:t>
      </w:r>
      <w:r>
        <w:rPr>
          <w:b/>
          <w:sz w:val="24"/>
        </w:rPr>
        <w:t>5</w:t>
      </w:r>
      <w:r w:rsidRPr="00F44909">
        <w:rPr>
          <w:b/>
          <w:sz w:val="24"/>
        </w:rPr>
        <w:t>-2</w:t>
      </w:r>
      <w:r>
        <w:rPr>
          <w:b/>
          <w:sz w:val="24"/>
        </w:rPr>
        <w:t>4</w:t>
      </w:r>
      <w:r w:rsidR="00CB4181">
        <w:rPr>
          <w:b/>
          <w:sz w:val="24"/>
        </w:rPr>
        <w:t>1052</w:t>
      </w:r>
    </w:p>
    <w:p w14:paraId="5569F60B" w14:textId="066F6751" w:rsidR="009A6657" w:rsidRPr="0013135E" w:rsidRDefault="009A6657" w:rsidP="009A6657">
      <w:pPr>
        <w:tabs>
          <w:tab w:val="right" w:pos="9639"/>
        </w:tabs>
        <w:jc w:val="both"/>
        <w:outlineLvl w:val="0"/>
        <w:rPr>
          <w:rFonts w:ascii="Arial" w:hAnsi="Arial" w:cs="Arial"/>
          <w:b/>
          <w:bCs/>
          <w:sz w:val="24"/>
          <w:lang w:val="it-IT"/>
        </w:rPr>
      </w:pPr>
      <w:r>
        <w:rPr>
          <w:rFonts w:ascii="Arial" w:hAnsi="Arial" w:cs="Arial"/>
          <w:b/>
          <w:bCs/>
          <w:sz w:val="24"/>
          <w:lang w:val="it-IT"/>
        </w:rPr>
        <w:t xml:space="preserve">Athens, Greece, </w:t>
      </w:r>
      <w:r w:rsidRPr="008A05EC">
        <w:rPr>
          <w:rFonts w:ascii="Arial" w:hAnsi="Arial" w:cs="Arial"/>
          <w:b/>
          <w:bCs/>
          <w:sz w:val="24"/>
          <w:lang w:val="it-IT"/>
        </w:rPr>
        <w:t>2</w:t>
      </w:r>
      <w:r>
        <w:rPr>
          <w:rFonts w:ascii="Arial" w:hAnsi="Arial" w:cs="Arial"/>
          <w:b/>
          <w:bCs/>
          <w:sz w:val="24"/>
          <w:lang w:val="it-IT"/>
        </w:rPr>
        <w:t>6 Feb</w:t>
      </w:r>
      <w:r w:rsidRPr="008A05EC">
        <w:rPr>
          <w:rFonts w:ascii="Arial" w:hAnsi="Arial" w:cs="Arial"/>
          <w:b/>
          <w:bCs/>
          <w:sz w:val="24"/>
          <w:lang w:val="it-IT"/>
        </w:rPr>
        <w:t xml:space="preserve"> – </w:t>
      </w:r>
      <w:r>
        <w:rPr>
          <w:rFonts w:ascii="Arial" w:hAnsi="Arial" w:cs="Arial"/>
          <w:b/>
          <w:bCs/>
          <w:sz w:val="24"/>
          <w:lang w:val="it-IT"/>
        </w:rPr>
        <w:t>1</w:t>
      </w:r>
      <w:r w:rsidRPr="008A05EC">
        <w:rPr>
          <w:rFonts w:ascii="Arial" w:hAnsi="Arial" w:cs="Arial"/>
          <w:b/>
          <w:bCs/>
          <w:sz w:val="24"/>
          <w:lang w:val="it-IT"/>
        </w:rPr>
        <w:t> </w:t>
      </w:r>
      <w:r>
        <w:rPr>
          <w:rFonts w:ascii="Arial" w:hAnsi="Arial" w:cs="Arial"/>
          <w:b/>
          <w:bCs/>
          <w:sz w:val="24"/>
          <w:lang w:val="it-IT"/>
        </w:rPr>
        <w:t>Mar</w:t>
      </w:r>
      <w:r w:rsidRPr="008A05EC">
        <w:rPr>
          <w:rFonts w:ascii="Arial" w:hAnsi="Arial" w:cs="Arial"/>
          <w:b/>
          <w:bCs/>
          <w:sz w:val="24"/>
          <w:lang w:val="it-IT"/>
        </w:rPr>
        <w:t xml:space="preserve"> </w:t>
      </w:r>
      <w:r w:rsidR="00D32801" w:rsidRPr="008A05EC">
        <w:rPr>
          <w:rFonts w:ascii="Arial" w:hAnsi="Arial" w:cs="Arial"/>
          <w:b/>
          <w:bCs/>
          <w:sz w:val="24"/>
          <w:lang w:val="it-IT"/>
        </w:rPr>
        <w:t>202</w:t>
      </w:r>
      <w:r w:rsidR="00D32801">
        <w:rPr>
          <w:rFonts w:ascii="Arial" w:hAnsi="Arial" w:cs="Arial"/>
          <w:b/>
          <w:bCs/>
          <w:sz w:val="24"/>
          <w:lang w:val="it-IT"/>
        </w:rPr>
        <w:t>4</w:t>
      </w:r>
    </w:p>
    <w:p w14:paraId="13810F2E" w14:textId="00074D9F" w:rsidR="0013135E" w:rsidRPr="0099705B" w:rsidRDefault="0013135E" w:rsidP="0013135E">
      <w:pPr>
        <w:tabs>
          <w:tab w:val="left" w:pos="567"/>
        </w:tabs>
        <w:spacing w:after="0"/>
        <w:rPr>
          <w:rFonts w:ascii="Arial" w:hAnsi="Arial" w:cs="Arial"/>
          <w:b/>
          <w:sz w:val="24"/>
          <w:szCs w:val="24"/>
          <w:lang w:eastAsia="en-GB"/>
        </w:rPr>
      </w:pPr>
      <w:r w:rsidRPr="0099705B">
        <w:rPr>
          <w:rFonts w:ascii="Arial" w:hAnsi="Arial" w:cs="Arial"/>
          <w:b/>
          <w:sz w:val="24"/>
          <w:szCs w:val="24"/>
          <w:lang w:eastAsia="en-GB"/>
        </w:rPr>
        <w:t>3GPP TSG RAN meeting #10</w:t>
      </w:r>
      <w:r w:rsidR="009A6657" w:rsidRPr="0099705B">
        <w:rPr>
          <w:rFonts w:ascii="Arial" w:hAnsi="Arial" w:cs="Arial"/>
          <w:b/>
          <w:sz w:val="24"/>
          <w:szCs w:val="24"/>
          <w:lang w:eastAsia="en-GB"/>
        </w:rPr>
        <w:t>3</w:t>
      </w:r>
      <w:r w:rsidRPr="0099705B">
        <w:rPr>
          <w:rFonts w:ascii="Arial" w:hAnsi="Arial" w:cs="Arial"/>
          <w:b/>
          <w:sz w:val="24"/>
          <w:szCs w:val="24"/>
          <w:lang w:eastAsia="en-GB"/>
        </w:rPr>
        <w:tab/>
      </w:r>
      <w:r w:rsidRPr="0099705B">
        <w:rPr>
          <w:rFonts w:ascii="Arial" w:hAnsi="Arial" w:cs="Arial"/>
          <w:b/>
          <w:sz w:val="24"/>
          <w:szCs w:val="24"/>
          <w:lang w:eastAsia="en-GB"/>
        </w:rPr>
        <w:tab/>
      </w:r>
      <w:r w:rsidRPr="0099705B">
        <w:rPr>
          <w:rFonts w:ascii="Arial" w:hAnsi="Arial" w:cs="Arial"/>
          <w:b/>
          <w:sz w:val="24"/>
          <w:szCs w:val="24"/>
          <w:lang w:eastAsia="en-GB"/>
        </w:rPr>
        <w:tab/>
      </w:r>
      <w:r w:rsidRPr="0099705B">
        <w:rPr>
          <w:rFonts w:ascii="Arial" w:hAnsi="Arial" w:cs="Arial"/>
          <w:b/>
          <w:sz w:val="24"/>
          <w:szCs w:val="24"/>
          <w:lang w:eastAsia="en-GB"/>
        </w:rPr>
        <w:tab/>
      </w:r>
      <w:r w:rsidRPr="0099705B">
        <w:rPr>
          <w:rFonts w:ascii="Arial" w:hAnsi="Arial" w:cs="Arial"/>
          <w:b/>
          <w:sz w:val="24"/>
          <w:szCs w:val="24"/>
          <w:lang w:eastAsia="en-GB"/>
        </w:rPr>
        <w:tab/>
      </w:r>
      <w:r w:rsidRPr="0099705B">
        <w:rPr>
          <w:rFonts w:ascii="Arial" w:hAnsi="Arial" w:cs="Arial"/>
          <w:b/>
          <w:sz w:val="24"/>
          <w:szCs w:val="24"/>
          <w:lang w:eastAsia="en-GB"/>
        </w:rPr>
        <w:tab/>
      </w:r>
      <w:r w:rsidRPr="0099705B">
        <w:rPr>
          <w:rFonts w:ascii="Arial" w:hAnsi="Arial" w:cs="Arial"/>
          <w:b/>
          <w:sz w:val="24"/>
          <w:szCs w:val="24"/>
          <w:lang w:eastAsia="en-GB"/>
        </w:rPr>
        <w:tab/>
        <w:t xml:space="preserve">       </w:t>
      </w:r>
      <w:r w:rsidR="009A6657" w:rsidRPr="0099705B">
        <w:rPr>
          <w:rFonts w:ascii="Arial" w:hAnsi="Arial" w:cs="Arial"/>
          <w:b/>
          <w:sz w:val="24"/>
          <w:szCs w:val="24"/>
          <w:lang w:eastAsia="en-GB"/>
        </w:rPr>
        <w:t xml:space="preserve"> </w:t>
      </w:r>
      <w:r w:rsidRPr="0099705B">
        <w:rPr>
          <w:rFonts w:ascii="Arial" w:hAnsi="Arial" w:cs="Arial"/>
          <w:b/>
          <w:sz w:val="24"/>
          <w:szCs w:val="24"/>
          <w:lang w:eastAsia="en-GB"/>
        </w:rPr>
        <w:t>RP-</w:t>
      </w:r>
      <w:proofErr w:type="gramStart"/>
      <w:r w:rsidRPr="0099705B">
        <w:rPr>
          <w:rFonts w:ascii="Arial" w:hAnsi="Arial" w:cs="Arial"/>
          <w:b/>
          <w:sz w:val="24"/>
          <w:szCs w:val="24"/>
          <w:lang w:eastAsia="en-GB"/>
        </w:rPr>
        <w:t>2</w:t>
      </w:r>
      <w:r w:rsidR="009A6657" w:rsidRPr="0099705B">
        <w:rPr>
          <w:rFonts w:ascii="Arial" w:hAnsi="Arial" w:cs="Arial"/>
          <w:b/>
          <w:sz w:val="24"/>
          <w:szCs w:val="24"/>
          <w:lang w:eastAsia="en-GB"/>
        </w:rPr>
        <w:t>4zzzz</w:t>
      </w:r>
      <w:proofErr w:type="gramEnd"/>
    </w:p>
    <w:p w14:paraId="59300B09" w14:textId="3F734DD8" w:rsidR="0013135E" w:rsidRPr="0099705B" w:rsidRDefault="009A6657" w:rsidP="009A6657">
      <w:pPr>
        <w:tabs>
          <w:tab w:val="left" w:pos="567"/>
        </w:tabs>
        <w:spacing w:after="0"/>
        <w:rPr>
          <w:rFonts w:ascii="Arial" w:hAnsi="Arial" w:cs="Arial"/>
          <w:b/>
          <w:sz w:val="24"/>
          <w:szCs w:val="22"/>
          <w:lang w:eastAsia="en-GB"/>
        </w:rPr>
      </w:pPr>
      <w:r w:rsidRPr="0099705B">
        <w:rPr>
          <w:rFonts w:ascii="Arial" w:hAnsi="Arial" w:cs="Arial"/>
          <w:b/>
          <w:sz w:val="24"/>
          <w:szCs w:val="24"/>
          <w:lang w:eastAsia="en-GB"/>
        </w:rPr>
        <w:t>Maastricht</w:t>
      </w:r>
      <w:r w:rsidR="0013135E" w:rsidRPr="0099705B">
        <w:rPr>
          <w:rFonts w:ascii="Arial" w:hAnsi="Arial" w:cs="Arial"/>
          <w:b/>
          <w:sz w:val="24"/>
          <w:szCs w:val="24"/>
          <w:lang w:eastAsia="en-GB"/>
        </w:rPr>
        <w:t xml:space="preserve">, </w:t>
      </w:r>
      <w:r w:rsidRPr="0099705B">
        <w:rPr>
          <w:rFonts w:ascii="Arial" w:hAnsi="Arial" w:cs="Arial"/>
          <w:b/>
          <w:sz w:val="24"/>
          <w:szCs w:val="24"/>
          <w:lang w:eastAsia="en-GB"/>
        </w:rPr>
        <w:t>Netherlands</w:t>
      </w:r>
      <w:r w:rsidR="0013135E" w:rsidRPr="0099705B">
        <w:rPr>
          <w:rFonts w:ascii="Arial" w:hAnsi="Arial" w:cs="Arial"/>
          <w:b/>
          <w:sz w:val="24"/>
          <w:szCs w:val="24"/>
          <w:lang w:eastAsia="en-GB"/>
        </w:rPr>
        <w:t xml:space="preserve">, </w:t>
      </w:r>
      <w:r w:rsidRPr="0099705B">
        <w:rPr>
          <w:rFonts w:ascii="Arial" w:hAnsi="Arial" w:cs="Arial"/>
          <w:b/>
          <w:sz w:val="24"/>
          <w:szCs w:val="24"/>
          <w:lang w:eastAsia="en-GB"/>
        </w:rPr>
        <w:t>Mar</w:t>
      </w:r>
      <w:r w:rsidR="0013135E" w:rsidRPr="0099705B">
        <w:rPr>
          <w:rFonts w:ascii="Arial" w:hAnsi="Arial" w:cs="Arial"/>
          <w:b/>
          <w:sz w:val="24"/>
          <w:szCs w:val="24"/>
          <w:lang w:eastAsia="en-GB"/>
        </w:rPr>
        <w:t xml:space="preserve"> 1</w:t>
      </w:r>
      <w:r w:rsidRPr="0099705B">
        <w:rPr>
          <w:rFonts w:ascii="Arial" w:hAnsi="Arial" w:cs="Arial"/>
          <w:b/>
          <w:sz w:val="24"/>
          <w:szCs w:val="24"/>
          <w:lang w:eastAsia="en-GB"/>
        </w:rPr>
        <w:t>8</w:t>
      </w:r>
      <w:r w:rsidR="0013135E" w:rsidRPr="0099705B">
        <w:rPr>
          <w:rFonts w:ascii="Arial" w:hAnsi="Arial" w:cs="Arial"/>
          <w:b/>
          <w:sz w:val="24"/>
          <w:szCs w:val="24"/>
          <w:lang w:eastAsia="en-GB"/>
        </w:rPr>
        <w:t>-</w:t>
      </w:r>
      <w:r w:rsidRPr="0099705B">
        <w:rPr>
          <w:rFonts w:ascii="Arial" w:hAnsi="Arial" w:cs="Arial"/>
          <w:b/>
          <w:sz w:val="24"/>
          <w:szCs w:val="24"/>
          <w:lang w:eastAsia="en-GB"/>
        </w:rPr>
        <w:t>21</w:t>
      </w:r>
      <w:r w:rsidR="0013135E" w:rsidRPr="0099705B">
        <w:rPr>
          <w:rFonts w:ascii="Arial" w:hAnsi="Arial" w:cs="Arial"/>
          <w:b/>
          <w:sz w:val="24"/>
          <w:szCs w:val="24"/>
          <w:lang w:eastAsia="en-GB"/>
        </w:rPr>
        <w:t>, 202</w:t>
      </w:r>
      <w:r w:rsidRPr="0099705B">
        <w:rPr>
          <w:rFonts w:ascii="Arial" w:hAnsi="Arial" w:cs="Arial"/>
          <w:b/>
          <w:sz w:val="24"/>
          <w:szCs w:val="24"/>
          <w:lang w:eastAsia="en-GB"/>
        </w:rPr>
        <w:t>4</w:t>
      </w:r>
      <w:r w:rsidR="0013135E" w:rsidRPr="0099705B">
        <w:rPr>
          <w:b/>
          <w:sz w:val="24"/>
        </w:rPr>
        <w:tab/>
      </w:r>
      <w:r w:rsidR="0013135E" w:rsidRPr="0099705B">
        <w:rPr>
          <w:b/>
          <w:sz w:val="24"/>
        </w:rPr>
        <w:tab/>
      </w:r>
      <w:r w:rsidR="0013135E" w:rsidRPr="0099705B">
        <w:rPr>
          <w:b/>
          <w:sz w:val="24"/>
        </w:rPr>
        <w:tab/>
      </w:r>
      <w:r w:rsidR="0013135E" w:rsidRPr="0099705B">
        <w:rPr>
          <w:b/>
          <w:sz w:val="24"/>
        </w:rPr>
        <w:tab/>
      </w:r>
      <w:r w:rsidR="0013135E" w:rsidRPr="0099705B">
        <w:rPr>
          <w:b/>
          <w:sz w:val="24"/>
        </w:rPr>
        <w:tab/>
      </w:r>
      <w:r w:rsidR="0013135E" w:rsidRPr="0099705B">
        <w:rPr>
          <w:b/>
          <w:sz w:val="24"/>
        </w:rPr>
        <w:tab/>
        <w:t xml:space="preserve">      </w:t>
      </w:r>
    </w:p>
    <w:p w14:paraId="77A98E4D" w14:textId="77777777" w:rsidR="00D261EA" w:rsidRDefault="00D261E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3EC50E7E" w14:textId="7C30A4A3"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CA1E50">
        <w:rPr>
          <w:rFonts w:ascii="Arial" w:eastAsiaTheme="minorEastAsia" w:hAnsi="Arial"/>
          <w:b/>
          <w:lang w:val="en-US"/>
        </w:rPr>
        <w:t>Apple</w:t>
      </w:r>
      <w:r w:rsidR="00704F2F">
        <w:rPr>
          <w:rFonts w:ascii="Arial" w:eastAsiaTheme="minorEastAsia" w:hAnsi="Arial"/>
          <w:b/>
          <w:lang w:val="en-US"/>
        </w:rPr>
        <w:t>, CAICT, Keysight</w:t>
      </w:r>
    </w:p>
    <w:p w14:paraId="2DAC76CC" w14:textId="77777777" w:rsidR="00CA1E50" w:rsidRPr="00CA1E50" w:rsidRDefault="002A349C" w:rsidP="00CA1E50">
      <w:pPr>
        <w:tabs>
          <w:tab w:val="left" w:pos="2127"/>
        </w:tabs>
        <w:overflowPunct/>
        <w:autoSpaceDE/>
        <w:autoSpaceDN/>
        <w:adjustRightInd/>
        <w:spacing w:after="0"/>
        <w:ind w:left="2126" w:hanging="2126"/>
        <w:jc w:val="both"/>
        <w:textAlignment w:val="auto"/>
        <w:outlineLvl w:val="0"/>
        <w:rPr>
          <w:rFonts w:ascii="Arial" w:eastAsia="Batang" w:hAnsi="Arial" w:cs="Arial"/>
          <w:b/>
        </w:rPr>
      </w:pPr>
      <w:r>
        <w:rPr>
          <w:rFonts w:ascii="Arial" w:eastAsia="Batang" w:hAnsi="Arial" w:cs="Arial"/>
          <w:b/>
        </w:rPr>
        <w:t>Title:</w:t>
      </w:r>
      <w:r>
        <w:rPr>
          <w:rFonts w:ascii="Arial" w:eastAsia="Batang" w:hAnsi="Arial" w:cs="Arial"/>
          <w:b/>
        </w:rPr>
        <w:tab/>
      </w:r>
      <w:r w:rsidR="009A6657">
        <w:rPr>
          <w:rFonts w:ascii="Arial" w:eastAsia="Batang" w:hAnsi="Arial" w:cs="Arial"/>
          <w:b/>
        </w:rPr>
        <w:t>New</w:t>
      </w:r>
      <w:r>
        <w:rPr>
          <w:rFonts w:ascii="Arial" w:eastAsia="Batang" w:hAnsi="Arial" w:cs="Arial"/>
          <w:b/>
        </w:rPr>
        <w:t xml:space="preserve"> WID </w:t>
      </w:r>
      <w:r w:rsidR="00DB2E31">
        <w:rPr>
          <w:rFonts w:ascii="Arial" w:eastAsiaTheme="minorEastAsia" w:hAnsi="Arial" w:cs="Arial" w:hint="eastAsia"/>
          <w:b/>
        </w:rPr>
        <w:t>on</w:t>
      </w:r>
      <w:r>
        <w:rPr>
          <w:rFonts w:ascii="Arial" w:eastAsia="Batang" w:hAnsi="Arial" w:cs="Arial"/>
          <w:b/>
        </w:rPr>
        <w:t xml:space="preserve"> UE Conformance </w:t>
      </w:r>
      <w:r w:rsidR="00CA1E50">
        <w:rPr>
          <w:rFonts w:ascii="Arial" w:eastAsia="Batang" w:hAnsi="Arial" w:cs="Arial"/>
          <w:b/>
        </w:rPr>
        <w:t>–</w:t>
      </w:r>
      <w:r>
        <w:rPr>
          <w:rFonts w:ascii="Arial" w:eastAsia="Batang" w:hAnsi="Arial" w:cs="Arial"/>
          <w:b/>
        </w:rPr>
        <w:t xml:space="preserve"> </w:t>
      </w:r>
      <w:r w:rsidR="00CA1E50">
        <w:rPr>
          <w:rFonts w:ascii="Arial" w:eastAsia="Batang" w:hAnsi="Arial" w:cs="Arial"/>
          <w:b/>
        </w:rPr>
        <w:t xml:space="preserve">Enhancements on </w:t>
      </w:r>
      <w:bookmarkStart w:id="0" w:name="OLE_LINK7"/>
      <w:r w:rsidR="00CA1E50" w:rsidRPr="00CA1E50">
        <w:rPr>
          <w:rFonts w:ascii="Arial" w:eastAsia="Batang" w:hAnsi="Arial" w:cs="Arial"/>
          <w:b/>
        </w:rPr>
        <w:t>Multiple Input Multiple Output (MIMO) Over-the-Air (OTA) requirements for NR UEs</w:t>
      </w:r>
      <w:bookmarkEnd w:id="0"/>
      <w:r w:rsidR="00CA1E50" w:rsidRPr="00CA1E50">
        <w:rPr>
          <w:rFonts w:ascii="Arial" w:eastAsia="Batang" w:hAnsi="Arial" w:cs="Arial"/>
          <w:b/>
        </w:rPr>
        <w:t xml:space="preserve"> </w:t>
      </w:r>
    </w:p>
    <w:p w14:paraId="61084AE1" w14:textId="4C562E13"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E05A3D">
        <w:rPr>
          <w:rFonts w:ascii="Arial" w:eastAsia="Batang" w:hAnsi="Arial"/>
          <w:b/>
        </w:rPr>
        <w:t>Approval</w:t>
      </w:r>
    </w:p>
    <w:p w14:paraId="162D7E85" w14:textId="6F72C8AB"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AA5098" w:rsidRPr="0099705B">
        <w:rPr>
          <w:rFonts w:ascii="Arial" w:eastAsia="Batang" w:hAnsi="Arial"/>
          <w:b/>
        </w:rPr>
        <w:t>4.</w:t>
      </w:r>
      <w:r w:rsidR="001F70C8" w:rsidRPr="0099705B">
        <w:rPr>
          <w:rFonts w:ascii="Arial" w:eastAsia="Batang" w:hAnsi="Arial"/>
          <w:b/>
        </w:rPr>
        <w:t>1</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2D66D1B8" w:rsidR="00D261EA" w:rsidRPr="00C84991" w:rsidRDefault="002A349C">
      <w:pPr>
        <w:pStyle w:val="Heading1"/>
        <w:rPr>
          <w:bCs/>
        </w:rPr>
      </w:pPr>
      <w:r>
        <w:t xml:space="preserve">Title: </w:t>
      </w:r>
      <w:r>
        <w:tab/>
        <w:t xml:space="preserve">UE Conformance - </w:t>
      </w:r>
      <w:r w:rsidR="00C84991" w:rsidRPr="00C84991">
        <w:rPr>
          <w:rFonts w:eastAsia="Batang" w:cs="Arial"/>
          <w:bCs/>
        </w:rPr>
        <w:t>Enhancements on Multiple Input Multiple Output (MIMO) Over-the-Air (OTA) requirements for NR UEs</w:t>
      </w:r>
    </w:p>
    <w:p w14:paraId="692B0A66" w14:textId="4338C847" w:rsidR="00D261EA" w:rsidRDefault="002A349C">
      <w:pPr>
        <w:pStyle w:val="Heading2"/>
        <w:tabs>
          <w:tab w:val="left" w:pos="2552"/>
        </w:tabs>
      </w:pPr>
      <w:r>
        <w:t xml:space="preserve">Acronym: </w:t>
      </w:r>
      <w:r w:rsidR="007D6C97" w:rsidRPr="005D0572">
        <w:t>NR_</w:t>
      </w:r>
      <w:r w:rsidR="007D6C97" w:rsidRPr="005D0572">
        <w:rPr>
          <w:rFonts w:hint="eastAsia"/>
        </w:rPr>
        <w:t>MIMO_</w:t>
      </w:r>
      <w:r w:rsidR="007D6C97" w:rsidRPr="005D0572">
        <w:t>OTA</w:t>
      </w:r>
      <w:r w:rsidR="00C84991">
        <w:t>_enh</w:t>
      </w:r>
      <w:r w:rsidR="007D6C97" w:rsidRPr="005D0572">
        <w:t>-</w:t>
      </w:r>
      <w:proofErr w:type="spellStart"/>
      <w:r w:rsidR="007D6C97" w:rsidRPr="005D0572">
        <w:t>UEConTest</w:t>
      </w:r>
      <w:proofErr w:type="spellEnd"/>
    </w:p>
    <w:p w14:paraId="333ACD5D" w14:textId="7443A08D" w:rsidR="00D261EA" w:rsidRDefault="002A349C">
      <w:pPr>
        <w:pStyle w:val="Heading2"/>
        <w:tabs>
          <w:tab w:val="left" w:pos="2552"/>
        </w:tabs>
      </w:pPr>
      <w:r>
        <w:t xml:space="preserve">Unique identifier: </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0E10598A"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77777777" w:rsidR="00D261EA" w:rsidRDefault="00D261EA">
            <w:pPr>
              <w:pStyle w:val="TAC"/>
            </w:pP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77777777" w:rsidR="00D261EA" w:rsidRDefault="002A349C">
            <w:pPr>
              <w:pStyle w:val="TAC"/>
            </w:pPr>
            <w:r>
              <w:t>X</w:t>
            </w: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1EDA6C39" w:rsidR="00D261EA" w:rsidRDefault="00D261EA">
            <w:pPr>
              <w:pStyle w:val="TAC"/>
              <w:rPr>
                <w:rFonts w:eastAsiaTheme="minorEastAsia"/>
              </w:rPr>
            </w:pP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33ABE64B" w14:textId="77777777" w:rsidR="00D261EA" w:rsidRDefault="002A349C">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261EA" w14:paraId="3D058D3A" w14:textId="77777777">
        <w:tc>
          <w:tcPr>
            <w:tcW w:w="675" w:type="dxa"/>
          </w:tcPr>
          <w:p w14:paraId="64AEA3A9" w14:textId="77777777" w:rsidR="00D261EA" w:rsidRDefault="00D261EA">
            <w:pPr>
              <w:pStyle w:val="TAC"/>
            </w:pPr>
          </w:p>
        </w:tc>
        <w:tc>
          <w:tcPr>
            <w:tcW w:w="2694" w:type="dxa"/>
            <w:shd w:val="clear" w:color="auto" w:fill="E0E0E0"/>
          </w:tcPr>
          <w:p w14:paraId="1AC97120" w14:textId="77777777" w:rsidR="00D261EA" w:rsidRDefault="002A349C">
            <w:pPr>
              <w:pStyle w:val="TAH"/>
              <w:ind w:right="-99"/>
              <w:jc w:val="left"/>
              <w:rPr>
                <w:color w:val="4F81BD"/>
              </w:rPr>
            </w:pPr>
            <w:r>
              <w:rPr>
                <w:color w:val="4F81BD"/>
                <w:sz w:val="20"/>
              </w:rPr>
              <w:t>Feature</w:t>
            </w:r>
          </w:p>
        </w:tc>
      </w:tr>
      <w:tr w:rsidR="00D261EA" w14:paraId="3FA3FB26" w14:textId="77777777">
        <w:tc>
          <w:tcPr>
            <w:tcW w:w="675" w:type="dxa"/>
          </w:tcPr>
          <w:p w14:paraId="1907B12E" w14:textId="77777777" w:rsidR="00D261EA" w:rsidRDefault="002A349C">
            <w:pPr>
              <w:pStyle w:val="TAC"/>
            </w:pPr>
            <w:r>
              <w:rPr>
                <w:rFonts w:hint="eastAsia"/>
              </w:rPr>
              <w:t>X</w:t>
            </w:r>
          </w:p>
        </w:tc>
        <w:tc>
          <w:tcPr>
            <w:tcW w:w="2694" w:type="dxa"/>
            <w:shd w:val="clear" w:color="auto" w:fill="E0E0E0"/>
            <w:tcMar>
              <w:left w:w="227" w:type="dxa"/>
            </w:tcMar>
          </w:tcPr>
          <w:p w14:paraId="5724F3A6" w14:textId="77777777" w:rsidR="00D261EA" w:rsidRDefault="002A349C">
            <w:pPr>
              <w:pStyle w:val="TAH"/>
              <w:ind w:right="-99"/>
              <w:jc w:val="left"/>
            </w:pPr>
            <w:r>
              <w:t>Building Block</w:t>
            </w:r>
          </w:p>
        </w:tc>
      </w:tr>
      <w:tr w:rsidR="00D261EA" w14:paraId="5AEC191A" w14:textId="77777777">
        <w:tc>
          <w:tcPr>
            <w:tcW w:w="675" w:type="dxa"/>
          </w:tcPr>
          <w:p w14:paraId="10E6C476" w14:textId="77777777" w:rsidR="00D261EA" w:rsidRDefault="00D261EA">
            <w:pPr>
              <w:pStyle w:val="TAC"/>
            </w:pPr>
          </w:p>
        </w:tc>
        <w:tc>
          <w:tcPr>
            <w:tcW w:w="2694" w:type="dxa"/>
            <w:shd w:val="clear" w:color="auto" w:fill="E0E0E0"/>
            <w:tcMar>
              <w:left w:w="397" w:type="dxa"/>
            </w:tcMar>
          </w:tcPr>
          <w:p w14:paraId="000BACAD" w14:textId="77777777" w:rsidR="00D261EA" w:rsidRDefault="002A349C">
            <w:pPr>
              <w:pStyle w:val="TAH"/>
              <w:ind w:right="-99"/>
              <w:jc w:val="left"/>
              <w:rPr>
                <w:b w:val="0"/>
                <w:i/>
              </w:rPr>
            </w:pPr>
            <w:r>
              <w:rPr>
                <w:b w:val="0"/>
                <w:i/>
                <w:sz w:val="16"/>
              </w:rPr>
              <w:t>Work Task</w:t>
            </w:r>
          </w:p>
        </w:tc>
      </w:tr>
      <w:tr w:rsidR="00D261EA" w14:paraId="438D50F7" w14:textId="77777777">
        <w:tc>
          <w:tcPr>
            <w:tcW w:w="675" w:type="dxa"/>
          </w:tcPr>
          <w:p w14:paraId="2E8BD363" w14:textId="77777777" w:rsidR="00D261EA" w:rsidRDefault="00D261EA">
            <w:pPr>
              <w:pStyle w:val="TAC"/>
            </w:pPr>
          </w:p>
        </w:tc>
        <w:tc>
          <w:tcPr>
            <w:tcW w:w="2694" w:type="dxa"/>
            <w:shd w:val="clear" w:color="auto" w:fill="E0E0E0"/>
          </w:tcPr>
          <w:p w14:paraId="45395561" w14:textId="77777777" w:rsidR="00D261EA" w:rsidRDefault="002A349C">
            <w:pPr>
              <w:pStyle w:val="TAH"/>
              <w:ind w:right="-99"/>
              <w:jc w:val="left"/>
            </w:pPr>
            <w:r>
              <w:rPr>
                <w:color w:val="4F81BD"/>
                <w:sz w:val="20"/>
              </w:rPr>
              <w:t>Study Item</w:t>
            </w:r>
          </w:p>
        </w:tc>
      </w:tr>
    </w:tbl>
    <w:p w14:paraId="1F67EEB2" w14:textId="77777777" w:rsidR="00D261EA" w:rsidRDefault="00D261EA">
      <w:pPr>
        <w:ind w:right="-99"/>
        <w:rPr>
          <w:b/>
        </w:rPr>
      </w:pPr>
    </w:p>
    <w:p w14:paraId="713CE9C5" w14:textId="77777777" w:rsidR="00D261EA" w:rsidRDefault="002A34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243616" w14:paraId="5F220835" w14:textId="77777777">
        <w:tc>
          <w:tcPr>
            <w:tcW w:w="2235" w:type="dxa"/>
          </w:tcPr>
          <w:p w14:paraId="44D4AED6" w14:textId="3B15DE7D" w:rsidR="00243616" w:rsidRDefault="00243616" w:rsidP="00243616">
            <w:pPr>
              <w:pStyle w:val="TAL"/>
            </w:pPr>
            <w:r w:rsidRPr="006D218D">
              <w:rPr>
                <w:lang w:val="en-US"/>
              </w:rPr>
              <w:t>NR_</w:t>
            </w:r>
            <w:r w:rsidRPr="006D218D">
              <w:rPr>
                <w:rFonts w:hint="eastAsia"/>
                <w:lang w:val="en-US"/>
              </w:rPr>
              <w:t>MIMO_</w:t>
            </w:r>
            <w:r w:rsidRPr="006D218D">
              <w:rPr>
                <w:lang w:val="en-US"/>
              </w:rPr>
              <w:t>OTA-</w:t>
            </w:r>
            <w:bookmarkStart w:id="1" w:name="OLE_LINK8"/>
            <w:r w:rsidRPr="006D218D">
              <w:rPr>
                <w:lang w:val="en-US"/>
              </w:rPr>
              <w:t>UEConTest</w:t>
            </w:r>
            <w:bookmarkEnd w:id="1"/>
          </w:p>
        </w:tc>
        <w:tc>
          <w:tcPr>
            <w:tcW w:w="1559" w:type="dxa"/>
          </w:tcPr>
          <w:p w14:paraId="2E440EA0" w14:textId="0F17BCCA" w:rsidR="00243616" w:rsidRPr="00266BB6" w:rsidRDefault="00243616" w:rsidP="00243616">
            <w:pPr>
              <w:pStyle w:val="TAL"/>
              <w:rPr>
                <w:rFonts w:cs="Arial"/>
                <w:szCs w:val="18"/>
              </w:rPr>
            </w:pPr>
            <w:r w:rsidRPr="00266BB6">
              <w:rPr>
                <w:rFonts w:cs="Arial"/>
                <w:szCs w:val="18"/>
              </w:rPr>
              <w:t>RAN5</w:t>
            </w:r>
          </w:p>
        </w:tc>
        <w:tc>
          <w:tcPr>
            <w:tcW w:w="1417" w:type="dxa"/>
          </w:tcPr>
          <w:p w14:paraId="03F1E386" w14:textId="3657CB84" w:rsidR="00243616" w:rsidRPr="00266BB6" w:rsidRDefault="00243616" w:rsidP="00243616">
            <w:pPr>
              <w:pStyle w:val="TAL"/>
              <w:rPr>
                <w:rFonts w:cs="Arial"/>
                <w:szCs w:val="18"/>
              </w:rPr>
            </w:pPr>
            <w:r w:rsidRPr="00266BB6">
              <w:rPr>
                <w:rFonts w:cs="Arial"/>
                <w:szCs w:val="18"/>
              </w:rPr>
              <w:t>970071</w:t>
            </w:r>
          </w:p>
        </w:tc>
        <w:tc>
          <w:tcPr>
            <w:tcW w:w="5103" w:type="dxa"/>
          </w:tcPr>
          <w:p w14:paraId="71B24586" w14:textId="64BC6EC5" w:rsidR="00243616" w:rsidRDefault="00243616" w:rsidP="00243616">
            <w:pPr>
              <w:pStyle w:val="TAL"/>
            </w:pPr>
            <w:r w:rsidRPr="006D218D">
              <w:rPr>
                <w:rFonts w:cs="Arial"/>
                <w:lang w:eastAsia="ja-JP"/>
              </w:rPr>
              <w:t>UE Conformance - Multiple Input Multiple Output (MIMO) Over-the-Air (OTA) requirements for NR UEs</w:t>
            </w:r>
            <w:r>
              <w:rPr>
                <w:sz w:val="32"/>
                <w:szCs w:val="32"/>
              </w:rPr>
              <w:tab/>
            </w:r>
          </w:p>
        </w:tc>
      </w:tr>
    </w:tbl>
    <w:p w14:paraId="799F3F25" w14:textId="77777777" w:rsidR="00B63F19" w:rsidRDefault="00B63F19">
      <w:pPr>
        <w:ind w:right="-99"/>
        <w:rPr>
          <w:b/>
        </w:rPr>
      </w:pPr>
    </w:p>
    <w:p w14:paraId="2274C16B" w14:textId="77777777" w:rsidR="00D261EA" w:rsidRDefault="002A34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F552D" w14:paraId="62903956" w14:textId="77777777">
        <w:tc>
          <w:tcPr>
            <w:tcW w:w="1101" w:type="dxa"/>
          </w:tcPr>
          <w:p w14:paraId="4360A880" w14:textId="5D1D4923" w:rsidR="00DF552D" w:rsidRPr="00243616" w:rsidRDefault="002A568F" w:rsidP="00DF552D">
            <w:pPr>
              <w:pStyle w:val="TAL"/>
              <w:rPr>
                <w:rFonts w:cs="Arial"/>
                <w:szCs w:val="18"/>
              </w:rPr>
            </w:pPr>
            <w:r w:rsidRPr="00243616">
              <w:rPr>
                <w:rFonts w:cs="Arial"/>
                <w:szCs w:val="18"/>
              </w:rPr>
              <w:t>970081</w:t>
            </w:r>
          </w:p>
        </w:tc>
        <w:tc>
          <w:tcPr>
            <w:tcW w:w="3326" w:type="dxa"/>
          </w:tcPr>
          <w:p w14:paraId="6E2D13B5" w14:textId="5327F6BF" w:rsidR="00DF552D" w:rsidRDefault="002A568F" w:rsidP="00DF552D">
            <w:pPr>
              <w:pStyle w:val="TAL"/>
              <w:rPr>
                <w:rFonts w:ascii="Times New Roman" w:hAnsi="Times New Roman"/>
                <w:sz w:val="20"/>
              </w:rPr>
            </w:pPr>
            <w:r>
              <w:t>E</w:t>
            </w:r>
            <w:r>
              <w:rPr>
                <w:rFonts w:hint="eastAsia"/>
              </w:rPr>
              <w:t>n</w:t>
            </w:r>
            <w:r>
              <w:t>hancement of Multiple Input Multiple Output (MIMO) Over-the-Air (OTA) test methodology and requirements for NR UEs</w:t>
            </w:r>
          </w:p>
        </w:tc>
        <w:tc>
          <w:tcPr>
            <w:tcW w:w="5887" w:type="dxa"/>
          </w:tcPr>
          <w:p w14:paraId="525A0575" w14:textId="251CFCF9" w:rsidR="00DF552D" w:rsidRDefault="002A568F" w:rsidP="00DF552D">
            <w:pPr>
              <w:pStyle w:val="tah0"/>
              <w:rPr>
                <w:sz w:val="20"/>
                <w:szCs w:val="20"/>
              </w:rPr>
            </w:pPr>
            <w:r w:rsidRPr="00074C6A">
              <w:rPr>
                <w:rFonts w:ascii="Arial" w:eastAsia="Times New Roman" w:hAnsi="Arial"/>
                <w:sz w:val="18"/>
                <w:szCs w:val="20"/>
                <w:lang w:val="en-GB" w:eastAsia="en-GB"/>
              </w:rPr>
              <w:t>Content of TS 38.</w:t>
            </w:r>
            <w:r>
              <w:rPr>
                <w:rFonts w:ascii="Arial" w:eastAsia="Times New Roman" w:hAnsi="Arial"/>
                <w:sz w:val="18"/>
                <w:szCs w:val="20"/>
                <w:lang w:val="en-GB" w:eastAsia="en-GB"/>
              </w:rPr>
              <w:t>151</w:t>
            </w:r>
            <w:r w:rsidRPr="00074C6A">
              <w:rPr>
                <w:rFonts w:ascii="Arial" w:eastAsia="Times New Roman" w:hAnsi="Arial"/>
                <w:sz w:val="18"/>
                <w:szCs w:val="20"/>
                <w:lang w:val="en-GB" w:eastAsia="en-GB"/>
              </w:rPr>
              <w:t xml:space="preserve"> will be used as reference for test configuration</w:t>
            </w:r>
            <w:r>
              <w:rPr>
                <w:rFonts w:ascii="Arial" w:eastAsia="Times New Roman" w:hAnsi="Arial"/>
                <w:sz w:val="18"/>
                <w:szCs w:val="20"/>
                <w:lang w:val="en-GB" w:eastAsia="en-GB"/>
              </w:rPr>
              <w:t>s</w:t>
            </w: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27BEF5EC" w14:textId="77777777" w:rsidR="00DF552D" w:rsidRPr="00C5242A" w:rsidRDefault="00DF552D" w:rsidP="00DF552D">
      <w:pPr>
        <w:jc w:val="both"/>
        <w:rPr>
          <w:lang w:eastAsia="ko-KR"/>
        </w:rPr>
      </w:pPr>
      <w:bookmarkStart w:id="2" w:name="OLE_LINK1"/>
      <w:bookmarkStart w:id="3" w:name="OLE_LINK5"/>
      <w:bookmarkStart w:id="4" w:name="OLE_LINK6"/>
      <w:bookmarkStart w:id="5" w:name="_Hlk63420971"/>
      <w:r w:rsidRPr="00C5242A">
        <w:rPr>
          <w:lang w:eastAsia="ko-KR"/>
        </w:rPr>
        <w:t xml:space="preserve">Wireless cellular systems based on the fifth generation (5G) are expected to enable superior end-user experience on environments with high traffic, allowing higher downlink and uplink speeds. The forefront of the </w:t>
      </w:r>
      <w:r>
        <w:rPr>
          <w:lang w:eastAsia="ko-KR"/>
        </w:rPr>
        <w:t>NR</w:t>
      </w:r>
      <w:r w:rsidRPr="00C5242A">
        <w:rPr>
          <w:lang w:eastAsia="ko-KR"/>
        </w:rPr>
        <w:t xml:space="preserve"> deployment is the </w:t>
      </w:r>
      <w:r>
        <w:rPr>
          <w:lang w:eastAsia="ko-KR"/>
        </w:rPr>
        <w:t xml:space="preserve">channel coding and </w:t>
      </w:r>
      <w:r w:rsidRPr="00C5242A">
        <w:rPr>
          <w:lang w:eastAsia="ko-KR"/>
        </w:rPr>
        <w:t>multi-antenna reception featuring Multiple-Input-Multiple-Output (MIMO), therefore,</w:t>
      </w:r>
      <w:r>
        <w:rPr>
          <w:lang w:eastAsia="ko-KR"/>
        </w:rPr>
        <w:t xml:space="preserve"> </w:t>
      </w:r>
      <w:r w:rsidRPr="00C5242A">
        <w:rPr>
          <w:lang w:eastAsia="ko-KR"/>
        </w:rPr>
        <w:t>is</w:t>
      </w:r>
      <w:r>
        <w:rPr>
          <w:lang w:eastAsia="ko-KR"/>
        </w:rPr>
        <w:t xml:space="preserve"> </w:t>
      </w:r>
      <w:r w:rsidRPr="00C5242A">
        <w:rPr>
          <w:lang w:eastAsia="ko-KR"/>
        </w:rPr>
        <w:t>paramount that 3GPP standardization definitions enable robust MIMO radiated performance that correlates with realistic user case scenarios.</w:t>
      </w:r>
    </w:p>
    <w:p w14:paraId="63ED1C79" w14:textId="7AE82CE1" w:rsidR="00DF552D" w:rsidRPr="00C5242A" w:rsidRDefault="00DF552D" w:rsidP="00DF552D">
      <w:pPr>
        <w:jc w:val="both"/>
      </w:pPr>
      <w:r w:rsidRPr="00C5242A">
        <w:rPr>
          <w:color w:val="000000"/>
        </w:rPr>
        <w:t xml:space="preserve">The core part of RAN4 MIMO OTA WI has reached 100% completion </w:t>
      </w:r>
      <w:r w:rsidRPr="00837A1A">
        <w:rPr>
          <w:color w:val="000000"/>
        </w:rPr>
        <w:t>of FR1 MIMO OTA core requirements at RAN#</w:t>
      </w:r>
      <w:r w:rsidR="00CE0F71">
        <w:rPr>
          <w:color w:val="000000"/>
        </w:rPr>
        <w:t>102</w:t>
      </w:r>
      <w:r w:rsidRPr="00837A1A">
        <w:t xml:space="preserve"> with progress being made in the performance part as well</w:t>
      </w:r>
      <w:r w:rsidRPr="00837A1A">
        <w:rPr>
          <w:bCs/>
        </w:rPr>
        <w:t>.</w:t>
      </w:r>
      <w:r w:rsidRPr="00837A1A">
        <w:t xml:space="preserve"> According</w:t>
      </w:r>
      <w:r w:rsidRPr="00C5242A">
        <w:t xml:space="preserve"> to the requirements of </w:t>
      </w:r>
      <w:r w:rsidRPr="00C5242A">
        <w:rPr>
          <w:rFonts w:hint="eastAsia"/>
        </w:rPr>
        <w:t>N</w:t>
      </w:r>
      <w:r w:rsidRPr="00C5242A">
        <w:t xml:space="preserve">R network deployment and </w:t>
      </w:r>
      <w:r w:rsidRPr="00C5242A">
        <w:rPr>
          <w:rFonts w:hint="eastAsia"/>
        </w:rPr>
        <w:t xml:space="preserve">performance </w:t>
      </w:r>
      <w:r w:rsidRPr="00C5242A">
        <w:t>optimization, it</w:t>
      </w:r>
      <w:r>
        <w:t>’s</w:t>
      </w:r>
      <w:r w:rsidRPr="00C5242A">
        <w:t xml:space="preserve"> justified now to start the work on the corresponding UE conformance test specifications for NR MIMO </w:t>
      </w:r>
      <w:r w:rsidRPr="00C5242A">
        <w:rPr>
          <w:color w:val="000000"/>
        </w:rPr>
        <w:t xml:space="preserve">features </w:t>
      </w:r>
      <w:r w:rsidRPr="00C5242A">
        <w:t>in 3GPP RAN WG5 to meet the market requirements in time.</w:t>
      </w:r>
    </w:p>
    <w:p w14:paraId="1A6A4193" w14:textId="77777777" w:rsidR="00DF552D" w:rsidRPr="00C5242A" w:rsidRDefault="00DF552D" w:rsidP="00DF552D">
      <w:pPr>
        <w:jc w:val="both"/>
      </w:pPr>
      <w:r>
        <w:t>The progress in</w:t>
      </w:r>
      <w:r w:rsidRPr="00C5242A">
        <w:t xml:space="preserve"> RAN4 will be closely monitored, status and expectation</w:t>
      </w:r>
      <w:r>
        <w:t>s</w:t>
      </w:r>
      <w:r w:rsidRPr="00C5242A">
        <w:t xml:space="preserve"> will be updated accordingly.</w:t>
      </w:r>
    </w:p>
    <w:p w14:paraId="2062B0AC" w14:textId="0148B01F" w:rsidR="002D7D13" w:rsidRPr="00080854" w:rsidRDefault="00DF552D" w:rsidP="00DF552D">
      <w:pPr>
        <w:jc w:val="both"/>
      </w:pPr>
      <w:r w:rsidRPr="00C5242A">
        <w:t>During the course of this work item, ongoing communication with 3GPP RAN WG4, CTIA OTA Working Group (MOSG, 5G mm-wave OTA Sub-Working group and MUSG), and CCSA TC9 WG1 shall be maintained to ensure industry coordination on this topic.</w:t>
      </w:r>
      <w:bookmarkEnd w:id="2"/>
    </w:p>
    <w:bookmarkEnd w:id="3"/>
    <w:bookmarkEnd w:id="4"/>
    <w:bookmarkEnd w:id="5"/>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4448C2B8" w14:textId="0D29BFFE" w:rsidR="00330245" w:rsidRPr="00330245" w:rsidRDefault="00330245" w:rsidP="00330245">
      <w:pPr>
        <w:spacing w:after="0"/>
        <w:rPr>
          <w:bCs/>
        </w:rPr>
      </w:pPr>
      <w:bookmarkStart w:id="6" w:name="OLE_LINK4"/>
      <w:r w:rsidRPr="00330245">
        <w:rPr>
          <w:bCs/>
        </w:rPr>
        <w:t>The objective of this work item is to enable the UE conformance testing corresponding to NR MIMO OTA WI listed under clause 2.2, by analysing the test cases impact, applicability, and test environment.  The work item’s outcome shall be captured in TS 38.5</w:t>
      </w:r>
      <w:r>
        <w:rPr>
          <w:bCs/>
        </w:rPr>
        <w:t>51</w:t>
      </w:r>
      <w:r w:rsidRPr="00330245">
        <w:rPr>
          <w:bCs/>
        </w:rPr>
        <w:t>.</w:t>
      </w:r>
    </w:p>
    <w:p w14:paraId="3662EDA7" w14:textId="77777777" w:rsidR="00330245" w:rsidRPr="00330245" w:rsidRDefault="00330245" w:rsidP="00330245">
      <w:pPr>
        <w:spacing w:after="0"/>
        <w:rPr>
          <w:bCs/>
        </w:rPr>
      </w:pPr>
    </w:p>
    <w:p w14:paraId="0C43ED39" w14:textId="77777777" w:rsidR="00330245" w:rsidRPr="00330245" w:rsidRDefault="00330245" w:rsidP="00330245">
      <w:pPr>
        <w:spacing w:after="0"/>
        <w:rPr>
          <w:bCs/>
        </w:rPr>
      </w:pPr>
      <w:r w:rsidRPr="00330245">
        <w:rPr>
          <w:bCs/>
        </w:rPr>
        <w:t>This work item will investigate and specify the following aspects:</w:t>
      </w:r>
    </w:p>
    <w:bookmarkEnd w:id="6"/>
    <w:p w14:paraId="4FB149E3" w14:textId="77777777" w:rsidR="00330245" w:rsidRPr="00330245" w:rsidRDefault="00330245" w:rsidP="00330245">
      <w:pPr>
        <w:spacing w:after="0"/>
        <w:rPr>
          <w:bCs/>
        </w:rPr>
      </w:pPr>
    </w:p>
    <w:p w14:paraId="5F6C5750" w14:textId="6730AC59" w:rsidR="00330245" w:rsidRPr="00330245" w:rsidRDefault="00330245" w:rsidP="00330245">
      <w:pPr>
        <w:spacing w:after="0"/>
        <w:rPr>
          <w:bCs/>
        </w:rPr>
      </w:pPr>
      <w:r w:rsidRPr="00330245">
        <w:rPr>
          <w:bCs/>
        </w:rPr>
        <w:t>FR1 MIMO:</w:t>
      </w:r>
    </w:p>
    <w:p w14:paraId="5A5E8DB3" w14:textId="77777777" w:rsidR="00330245" w:rsidRPr="00330245" w:rsidRDefault="00330245" w:rsidP="00330245">
      <w:pPr>
        <w:spacing w:after="0"/>
        <w:rPr>
          <w:bCs/>
        </w:rPr>
      </w:pPr>
    </w:p>
    <w:p w14:paraId="786EEC9B" w14:textId="77777777" w:rsidR="00330245" w:rsidRPr="00330245" w:rsidRDefault="00330245" w:rsidP="00330245">
      <w:pPr>
        <w:numPr>
          <w:ilvl w:val="0"/>
          <w:numId w:val="7"/>
        </w:numPr>
        <w:spacing w:after="0"/>
        <w:rPr>
          <w:bCs/>
        </w:rPr>
      </w:pPr>
      <w:r w:rsidRPr="00330245">
        <w:rPr>
          <w:bCs/>
        </w:rPr>
        <w:t>Definition of conformance tests for NR FR1 MIMO OTA requirements, including both SA and NSA:</w:t>
      </w:r>
    </w:p>
    <w:p w14:paraId="5277FBAE" w14:textId="77777777" w:rsidR="00330245" w:rsidRPr="00330245" w:rsidRDefault="00330245" w:rsidP="00330245">
      <w:pPr>
        <w:numPr>
          <w:ilvl w:val="1"/>
          <w:numId w:val="10"/>
        </w:numPr>
        <w:spacing w:after="0"/>
        <w:rPr>
          <w:bCs/>
        </w:rPr>
      </w:pPr>
      <w:r w:rsidRPr="00330245">
        <w:rPr>
          <w:bCs/>
        </w:rPr>
        <w:t>Based on the conclusion of core requirement definitions, define the applicable test cases</w:t>
      </w:r>
      <w:bookmarkStart w:id="7" w:name="OLE_LINK2"/>
    </w:p>
    <w:bookmarkEnd w:id="7"/>
    <w:p w14:paraId="5ABB5B2F" w14:textId="3C78691A" w:rsidR="00330245" w:rsidRPr="00330245" w:rsidRDefault="00330245" w:rsidP="00330245">
      <w:pPr>
        <w:numPr>
          <w:ilvl w:val="1"/>
          <w:numId w:val="10"/>
        </w:numPr>
        <w:spacing w:after="0"/>
        <w:rPr>
          <w:bCs/>
        </w:rPr>
      </w:pPr>
      <w:r w:rsidRPr="00330245">
        <w:rPr>
          <w:bCs/>
        </w:rPr>
        <w:t>Band n</w:t>
      </w:r>
      <w:r>
        <w:rPr>
          <w:bCs/>
        </w:rPr>
        <w:t>1</w:t>
      </w:r>
      <w:r w:rsidRPr="00330245">
        <w:rPr>
          <w:bCs/>
        </w:rPr>
        <w:t>, n</w:t>
      </w:r>
      <w:r>
        <w:rPr>
          <w:bCs/>
        </w:rPr>
        <w:t>5</w:t>
      </w:r>
      <w:r w:rsidRPr="00330245">
        <w:rPr>
          <w:bCs/>
        </w:rPr>
        <w:t>, n8,</w:t>
      </w:r>
      <w:r>
        <w:rPr>
          <w:bCs/>
        </w:rPr>
        <w:t xml:space="preserve"> n28</w:t>
      </w:r>
      <w:r w:rsidRPr="00330245">
        <w:rPr>
          <w:bCs/>
        </w:rPr>
        <w:t xml:space="preserve"> and n79 are the first priority. </w:t>
      </w:r>
    </w:p>
    <w:p w14:paraId="547B55B2" w14:textId="34F1B01B" w:rsidR="00330245" w:rsidRPr="00330245" w:rsidRDefault="00330245" w:rsidP="00330245">
      <w:pPr>
        <w:numPr>
          <w:ilvl w:val="1"/>
          <w:numId w:val="10"/>
        </w:numPr>
        <w:tabs>
          <w:tab w:val="num" w:pos="909"/>
          <w:tab w:val="num" w:pos="1701"/>
        </w:tabs>
        <w:spacing w:after="0"/>
        <w:rPr>
          <w:bCs/>
          <w:lang w:val="en-US"/>
        </w:rPr>
      </w:pPr>
      <w:r w:rsidRPr="00330245">
        <w:rPr>
          <w:bCs/>
          <w:lang w:val="en-US"/>
        </w:rPr>
        <w:t>Enable 4x4 MIMO OTA requirements for bands where 4x4 MIMO is applicable and enable 2x2 MIMO OTA requirements for all other bands.</w:t>
      </w:r>
    </w:p>
    <w:p w14:paraId="1A936ED9" w14:textId="77777777" w:rsidR="00330245" w:rsidRPr="00330245" w:rsidRDefault="00330245" w:rsidP="00330245">
      <w:pPr>
        <w:spacing w:after="0"/>
        <w:rPr>
          <w:bCs/>
        </w:rPr>
      </w:pPr>
    </w:p>
    <w:p w14:paraId="727CACBD" w14:textId="77777777" w:rsidR="00330245" w:rsidRPr="00330245" w:rsidRDefault="00330245" w:rsidP="00330245">
      <w:pPr>
        <w:spacing w:after="0"/>
        <w:rPr>
          <w:bCs/>
        </w:rPr>
      </w:pPr>
    </w:p>
    <w:p w14:paraId="33FBBD41" w14:textId="77777777" w:rsidR="00330245" w:rsidRPr="00330245" w:rsidRDefault="00330245" w:rsidP="00330245">
      <w:pPr>
        <w:numPr>
          <w:ilvl w:val="0"/>
          <w:numId w:val="11"/>
        </w:numPr>
        <w:spacing w:after="0"/>
        <w:rPr>
          <w:bCs/>
        </w:rPr>
      </w:pPr>
      <w:r w:rsidRPr="00330245">
        <w:rPr>
          <w:bCs/>
        </w:rPr>
        <w:t>NR FR1 MIMO OTA MU/TT definition.</w:t>
      </w:r>
    </w:p>
    <w:p w14:paraId="08E0625D" w14:textId="4B7228F3" w:rsidR="00330245" w:rsidRPr="007356C2" w:rsidRDefault="00330245" w:rsidP="00330245">
      <w:pPr>
        <w:pStyle w:val="ListParagraph"/>
        <w:overflowPunct/>
        <w:autoSpaceDE/>
        <w:autoSpaceDN/>
        <w:adjustRightInd/>
        <w:spacing w:after="0"/>
        <w:textAlignment w:val="auto"/>
        <w:rPr>
          <w:lang w:eastAsia="zh-Hans"/>
        </w:rPr>
      </w:pPr>
      <w:r w:rsidRPr="00330245">
        <w:rPr>
          <w:bCs/>
        </w:rPr>
        <w:t xml:space="preserve">RAN5 has the primary responsibility for MU comprehensive assessment for FR1 MIMO </w:t>
      </w:r>
      <w:r w:rsidRPr="00330245">
        <w:rPr>
          <w:rFonts w:hint="eastAsia"/>
          <w:bCs/>
        </w:rPr>
        <w:t>OTA</w:t>
      </w:r>
      <w:r w:rsidRPr="00330245">
        <w:rPr>
          <w:bCs/>
        </w:rPr>
        <w:t>. This work item scope includes further optimizing MU values, and</w:t>
      </w:r>
      <w:r>
        <w:rPr>
          <w:bCs/>
        </w:rPr>
        <w:t xml:space="preserve"> </w:t>
      </w:r>
      <w:r w:rsidRPr="007356C2">
        <w:rPr>
          <w:lang w:eastAsia="zh-Hans"/>
        </w:rPr>
        <w:t>the determin</w:t>
      </w:r>
      <w:r>
        <w:rPr>
          <w:lang w:eastAsia="zh-Hans"/>
        </w:rPr>
        <w:t>ation of</w:t>
      </w:r>
      <w:r w:rsidRPr="007356C2">
        <w:rPr>
          <w:lang w:eastAsia="zh-Hans"/>
        </w:rPr>
        <w:t xml:space="preserve"> TT for the defined test requirements.</w:t>
      </w:r>
    </w:p>
    <w:p w14:paraId="06D5F5FA" w14:textId="232A4EDF" w:rsidR="00D261EA" w:rsidRDefault="00D261EA" w:rsidP="00330245">
      <w:pPr>
        <w:spacing w:after="0"/>
        <w:rPr>
          <w:bCs/>
        </w:rPr>
      </w:pPr>
    </w:p>
    <w:p w14:paraId="594A1D82" w14:textId="1DE046FF" w:rsidR="00D261EA" w:rsidRDefault="002A349C">
      <w:pPr>
        <w:pStyle w:val="Heading2"/>
      </w:pPr>
      <w:r>
        <w:t>5</w:t>
      </w:r>
      <w:r>
        <w:tab/>
        <w:t xml:space="preserve">Expected Output and Time </w:t>
      </w:r>
      <w:r w:rsidR="005B6CAA">
        <w:t>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lastRenderedPageBreak/>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335CAA" w14:paraId="416458A5" w14:textId="77777777" w:rsidTr="00243616">
        <w:trPr>
          <w:cantSplit/>
          <w:trHeight w:val="728"/>
        </w:trPr>
        <w:tc>
          <w:tcPr>
            <w:tcW w:w="1445" w:type="dxa"/>
            <w:tcBorders>
              <w:top w:val="single" w:sz="4" w:space="0" w:color="auto"/>
              <w:left w:val="single" w:sz="4" w:space="0" w:color="auto"/>
              <w:bottom w:val="single" w:sz="4" w:space="0" w:color="auto"/>
              <w:right w:val="single" w:sz="4" w:space="0" w:color="auto"/>
            </w:tcBorders>
          </w:tcPr>
          <w:p w14:paraId="1168B9BE" w14:textId="42F6BB8E" w:rsidR="00335CAA" w:rsidRPr="00096244" w:rsidRDefault="00335CAA" w:rsidP="00335CAA">
            <w:pPr>
              <w:spacing w:after="0"/>
              <w:rPr>
                <w:rFonts w:ascii="Arial" w:hAnsi="Arial"/>
                <w:sz w:val="16"/>
                <w:szCs w:val="16"/>
              </w:rPr>
            </w:pPr>
            <w:r w:rsidRPr="00096244">
              <w:rPr>
                <w:rFonts w:ascii="Arial" w:hAnsi="Arial"/>
                <w:sz w:val="16"/>
                <w:szCs w:val="16"/>
              </w:rPr>
              <w:t>TS 3</w:t>
            </w:r>
            <w:r w:rsidR="00F464B4">
              <w:rPr>
                <w:rFonts w:ascii="Arial" w:hAnsi="Arial"/>
                <w:sz w:val="16"/>
                <w:szCs w:val="16"/>
              </w:rPr>
              <w:t>8</w:t>
            </w:r>
            <w:r w:rsidRPr="00096244">
              <w:rPr>
                <w:rFonts w:ascii="Arial" w:hAnsi="Arial"/>
                <w:sz w:val="16"/>
                <w:szCs w:val="16"/>
              </w:rPr>
              <w:t>.</w:t>
            </w:r>
            <w:r w:rsidR="00330245">
              <w:rPr>
                <w:rFonts w:ascii="Arial" w:hAnsi="Arial"/>
                <w:sz w:val="16"/>
                <w:szCs w:val="16"/>
              </w:rPr>
              <w:t>551</w:t>
            </w:r>
          </w:p>
        </w:tc>
        <w:tc>
          <w:tcPr>
            <w:tcW w:w="4344" w:type="dxa"/>
            <w:tcBorders>
              <w:top w:val="single" w:sz="4" w:space="0" w:color="auto"/>
              <w:left w:val="single" w:sz="4" w:space="0" w:color="auto"/>
              <w:bottom w:val="single" w:sz="4" w:space="0" w:color="auto"/>
              <w:right w:val="single" w:sz="4" w:space="0" w:color="auto"/>
            </w:tcBorders>
          </w:tcPr>
          <w:p w14:paraId="79AA65B1" w14:textId="2CCC9724" w:rsidR="00335CAA" w:rsidRPr="00234BC4" w:rsidRDefault="00330245" w:rsidP="00335CAA">
            <w:pPr>
              <w:pStyle w:val="TAL"/>
              <w:rPr>
                <w:sz w:val="16"/>
                <w:szCs w:val="16"/>
                <w:highlight w:val="yellow"/>
              </w:rPr>
            </w:pPr>
            <w:r w:rsidRPr="003616CB">
              <w:rPr>
                <w:iCs/>
              </w:rPr>
              <w:t>NR; User Equipment (UE) Multiple Input Multiple Output (MIMO) Over-the-Air (OTA) performance; Conformance testing</w:t>
            </w:r>
          </w:p>
        </w:tc>
        <w:tc>
          <w:tcPr>
            <w:tcW w:w="1417" w:type="dxa"/>
            <w:tcBorders>
              <w:top w:val="single" w:sz="4" w:space="0" w:color="auto"/>
              <w:left w:val="single" w:sz="4" w:space="0" w:color="auto"/>
              <w:bottom w:val="single" w:sz="4" w:space="0" w:color="auto"/>
              <w:right w:val="single" w:sz="4" w:space="0" w:color="auto"/>
            </w:tcBorders>
          </w:tcPr>
          <w:p w14:paraId="047DC468" w14:textId="67A2720A" w:rsidR="00335CAA" w:rsidRPr="00335CAA" w:rsidRDefault="00243616" w:rsidP="00335CAA">
            <w:pPr>
              <w:pStyle w:val="TAL"/>
              <w:rPr>
                <w:sz w:val="16"/>
                <w:szCs w:val="16"/>
              </w:rPr>
            </w:pPr>
            <w:r>
              <w:rPr>
                <w:sz w:val="16"/>
                <w:szCs w:val="16"/>
              </w:rPr>
              <w:t>TSG RAN#107 (Mar-25)</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335CAA" w:rsidRDefault="00335CAA" w:rsidP="00335CAA">
            <w:pPr>
              <w:spacing w:after="0"/>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12293E22" w14:textId="77777777" w:rsidR="00704F2F" w:rsidRDefault="00704F2F" w:rsidP="00704F2F">
      <w:pPr>
        <w:rPr>
          <w:rFonts w:eastAsia="SimSun"/>
          <w:color w:val="0000FF"/>
          <w:u w:val="single"/>
        </w:rPr>
      </w:pPr>
      <w:r>
        <w:t>Istvan, Szini</w:t>
      </w:r>
      <w:r w:rsidRPr="00342130">
        <w:t xml:space="preserve">, </w:t>
      </w:r>
      <w:r>
        <w:t>Apple</w:t>
      </w:r>
      <w:r w:rsidRPr="00342130">
        <w:t xml:space="preserve">, </w:t>
      </w:r>
      <w:hyperlink r:id="rId12" w:history="1">
        <w:r w:rsidRPr="009C29B5">
          <w:rPr>
            <w:rStyle w:val="Hyperlink"/>
            <w:rFonts w:eastAsia="SimSun"/>
          </w:rPr>
          <w:t>Istvan@apple.com</w:t>
        </w:r>
      </w:hyperlink>
    </w:p>
    <w:p w14:paraId="53415187" w14:textId="77777777" w:rsidR="00704F2F" w:rsidRDefault="00704F2F" w:rsidP="00704F2F">
      <w:pPr>
        <w:ind w:right="-99"/>
        <w:rPr>
          <w:rStyle w:val="Hyperlink"/>
        </w:rPr>
      </w:pPr>
      <w:r w:rsidRPr="00B67070">
        <w:t>Siting</w:t>
      </w:r>
      <w:r>
        <w:t>,</w:t>
      </w:r>
      <w:r w:rsidRPr="00B67070">
        <w:t xml:space="preserve"> Zhu</w:t>
      </w:r>
      <w:r>
        <w:t>, CAICT</w:t>
      </w:r>
      <w:r w:rsidRPr="009C75E3">
        <w:t xml:space="preserve">, </w:t>
      </w:r>
      <w:hyperlink r:id="rId13" w:history="1">
        <w:r w:rsidRPr="009C29B5">
          <w:rPr>
            <w:rStyle w:val="Hyperlink"/>
          </w:rPr>
          <w:t>zhusiting@caict.ac.cn</w:t>
        </w:r>
      </w:hyperlink>
    </w:p>
    <w:p w14:paraId="0BE18435" w14:textId="77777777" w:rsidR="00704F2F" w:rsidRPr="00704F2F" w:rsidRDefault="00704F2F" w:rsidP="00704F2F">
      <w:pPr>
        <w:ind w:right="-99"/>
        <w:rPr>
          <w:rStyle w:val="Hyperlink"/>
          <w:u w:val="none"/>
        </w:rPr>
      </w:pPr>
      <w:r w:rsidRPr="00704F2F">
        <w:rPr>
          <w:rStyle w:val="Hyperlink"/>
          <w:color w:val="000000"/>
          <w:u w:val="none"/>
        </w:rPr>
        <w:t xml:space="preserve">Thorsten, Hertel, Keysight, </w:t>
      </w:r>
      <w:r w:rsidRPr="00704F2F">
        <w:rPr>
          <w:rStyle w:val="Hyperlink"/>
          <w:u w:val="none"/>
        </w:rPr>
        <w:t>thorsten.hertel@keysight.com</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t>
      </w:r>
      <w:proofErr w:type="gramStart"/>
      <w:r>
        <w:t>WGs</w:t>
      </w:r>
      <w:proofErr w:type="gramEnd"/>
      <w:r>
        <w:t xml:space="preserve"> </w:t>
      </w:r>
    </w:p>
    <w:p w14:paraId="7836F9FA" w14:textId="77777777" w:rsidR="00D261EA" w:rsidRDefault="002A349C">
      <w:r>
        <w:t>None</w:t>
      </w:r>
    </w:p>
    <w:p w14:paraId="7020F683" w14:textId="77777777" w:rsidR="00D261EA" w:rsidRDefault="002A34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234BC4" w14:paraId="6EBAC287"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51F2E7FD" w14:textId="77777777" w:rsidR="00234BC4" w:rsidRDefault="00234BC4">
            <w:pPr>
              <w:pStyle w:val="TAH"/>
            </w:pPr>
            <w:r>
              <w:t>Supporting IM name</w:t>
            </w:r>
          </w:p>
        </w:tc>
      </w:tr>
      <w:tr w:rsidR="004508DB" w14:paraId="7348B4E8" w14:textId="77777777" w:rsidTr="00330245">
        <w:trPr>
          <w:jc w:val="center"/>
        </w:trPr>
        <w:tc>
          <w:tcPr>
            <w:tcW w:w="0" w:type="auto"/>
            <w:tcBorders>
              <w:top w:val="single" w:sz="4" w:space="0" w:color="auto"/>
              <w:left w:val="single" w:sz="4" w:space="0" w:color="auto"/>
              <w:bottom w:val="single" w:sz="4" w:space="0" w:color="auto"/>
              <w:right w:val="single" w:sz="4" w:space="0" w:color="auto"/>
            </w:tcBorders>
          </w:tcPr>
          <w:p w14:paraId="0DC5AB49" w14:textId="74D6877C" w:rsidR="004508DB" w:rsidRPr="00234BC4" w:rsidRDefault="00704F2F" w:rsidP="004508DB">
            <w:pPr>
              <w:pStyle w:val="TAL"/>
              <w:rPr>
                <w:highlight w:val="yellow"/>
              </w:rPr>
            </w:pPr>
            <w:r w:rsidRPr="00704F2F">
              <w:t>Apple</w:t>
            </w:r>
          </w:p>
        </w:tc>
      </w:tr>
      <w:tr w:rsidR="004508DB" w14:paraId="0D7726CC" w14:textId="77777777" w:rsidTr="00330245">
        <w:trPr>
          <w:jc w:val="center"/>
        </w:trPr>
        <w:tc>
          <w:tcPr>
            <w:tcW w:w="0" w:type="auto"/>
            <w:tcBorders>
              <w:top w:val="single" w:sz="4" w:space="0" w:color="auto"/>
              <w:left w:val="single" w:sz="4" w:space="0" w:color="auto"/>
              <w:bottom w:val="single" w:sz="4" w:space="0" w:color="auto"/>
              <w:right w:val="single" w:sz="4" w:space="0" w:color="auto"/>
            </w:tcBorders>
          </w:tcPr>
          <w:p w14:paraId="47511A9F" w14:textId="784CB202" w:rsidR="004508DB" w:rsidRPr="00234BC4" w:rsidRDefault="00704F2F" w:rsidP="004508DB">
            <w:pPr>
              <w:pStyle w:val="TAL"/>
              <w:rPr>
                <w:highlight w:val="yellow"/>
              </w:rPr>
            </w:pPr>
            <w:r w:rsidRPr="00704F2F">
              <w:t>CAICT</w:t>
            </w:r>
          </w:p>
        </w:tc>
      </w:tr>
      <w:tr w:rsidR="00234BC4" w14:paraId="4AFEC44B" w14:textId="77777777" w:rsidTr="00330245">
        <w:trPr>
          <w:jc w:val="center"/>
        </w:trPr>
        <w:tc>
          <w:tcPr>
            <w:tcW w:w="0" w:type="auto"/>
            <w:tcBorders>
              <w:top w:val="single" w:sz="4" w:space="0" w:color="auto"/>
              <w:left w:val="single" w:sz="4" w:space="0" w:color="auto"/>
              <w:bottom w:val="single" w:sz="4" w:space="0" w:color="auto"/>
              <w:right w:val="single" w:sz="4" w:space="0" w:color="auto"/>
            </w:tcBorders>
          </w:tcPr>
          <w:p w14:paraId="2F181C34" w14:textId="22F9B0C4" w:rsidR="00234BC4" w:rsidRPr="004508DB" w:rsidRDefault="00704F2F">
            <w:pPr>
              <w:pStyle w:val="TAL"/>
            </w:pPr>
            <w:r>
              <w:t>Keysight</w:t>
            </w:r>
          </w:p>
        </w:tc>
      </w:tr>
      <w:tr w:rsidR="00234BC4" w14:paraId="38DCD4D9"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ABD3D13" w14:textId="29B621FC" w:rsidR="00234BC4" w:rsidRPr="004508DB" w:rsidRDefault="00D97759">
            <w:pPr>
              <w:pStyle w:val="TAL"/>
            </w:pPr>
            <w:r>
              <w:t>Spirent</w:t>
            </w:r>
          </w:p>
        </w:tc>
      </w:tr>
      <w:tr w:rsidR="00234BC4" w14:paraId="10EC4D1E" w14:textId="77777777" w:rsidTr="006A4E05">
        <w:trPr>
          <w:trHeight w:val="260"/>
          <w:jc w:val="center"/>
        </w:trPr>
        <w:tc>
          <w:tcPr>
            <w:tcW w:w="0" w:type="auto"/>
            <w:tcBorders>
              <w:top w:val="single" w:sz="4" w:space="0" w:color="auto"/>
              <w:left w:val="single" w:sz="4" w:space="0" w:color="auto"/>
              <w:bottom w:val="single" w:sz="4" w:space="0" w:color="auto"/>
              <w:right w:val="single" w:sz="4" w:space="0" w:color="auto"/>
            </w:tcBorders>
          </w:tcPr>
          <w:p w14:paraId="0ADE6599" w14:textId="65DBDDF0" w:rsidR="00234BC4" w:rsidRPr="00234BC4" w:rsidRDefault="00AC3EC4">
            <w:pPr>
              <w:pStyle w:val="TAL"/>
              <w:rPr>
                <w:highlight w:val="yellow"/>
              </w:rPr>
            </w:pPr>
            <w:r>
              <w:rPr>
                <w:rFonts w:ascii="Arial Unicode MS" w:eastAsia="Arial Unicode MS" w:hAnsi="Arial Unicode MS" w:cs="Arial Unicode MS" w:hint="eastAsia"/>
                <w:color w:val="000000"/>
              </w:rPr>
              <w:t>SGS Wireless</w:t>
            </w:r>
          </w:p>
        </w:tc>
      </w:tr>
      <w:tr w:rsidR="00234BC4" w14:paraId="2DFFC0DE"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545723A8" w14:textId="69BC043A" w:rsidR="00234BC4" w:rsidRPr="002B0071" w:rsidRDefault="006D4926">
            <w:pPr>
              <w:pStyle w:val="TAL"/>
            </w:pPr>
            <w:r w:rsidRPr="002B0071">
              <w:t>MVG</w:t>
            </w:r>
          </w:p>
        </w:tc>
      </w:tr>
      <w:tr w:rsidR="00234BC4" w14:paraId="022FCF98"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4796E083" w14:textId="1BF8C806" w:rsidR="00234BC4" w:rsidRPr="002B0071" w:rsidRDefault="006D4926">
            <w:pPr>
              <w:pStyle w:val="TAL"/>
            </w:pPr>
            <w:r w:rsidRPr="002B0071">
              <w:t>ETS-Lindgren</w:t>
            </w:r>
          </w:p>
        </w:tc>
      </w:tr>
      <w:tr w:rsidR="00234BC4" w14:paraId="3004B185"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7F3BB110" w14:textId="0E8AF50F" w:rsidR="00234BC4" w:rsidRPr="00234BC4" w:rsidRDefault="00234BC4">
            <w:pPr>
              <w:pStyle w:val="TAL"/>
              <w:rPr>
                <w:highlight w:val="yellow"/>
              </w:rPr>
            </w:pPr>
          </w:p>
        </w:tc>
      </w:tr>
      <w:tr w:rsidR="00234BC4" w14:paraId="0B9D4180"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3F1B0BB7" w14:textId="17D42B08" w:rsidR="00234BC4" w:rsidRPr="00234BC4" w:rsidRDefault="00234BC4">
            <w:pPr>
              <w:pStyle w:val="TAL"/>
              <w:rPr>
                <w:highlight w:val="yellow"/>
              </w:rPr>
            </w:pPr>
          </w:p>
        </w:tc>
      </w:tr>
      <w:tr w:rsidR="00234BC4" w14:paraId="6AA46BD5"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AE6930F" w14:textId="4183A24E" w:rsidR="00234BC4" w:rsidRDefault="00234BC4">
            <w:pPr>
              <w:pStyle w:val="TAL"/>
            </w:pPr>
          </w:p>
        </w:tc>
      </w:tr>
      <w:tr w:rsidR="00234BC4" w14:paraId="13D2FCD4"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40C9ABDC" w14:textId="71F6605A" w:rsidR="00234BC4" w:rsidRDefault="00234BC4">
            <w:pPr>
              <w:pStyle w:val="TAL"/>
            </w:pPr>
          </w:p>
        </w:tc>
      </w:tr>
    </w:tbl>
    <w:p w14:paraId="00A55D38" w14:textId="77777777" w:rsidR="00D261EA" w:rsidRDefault="00D261EA"/>
    <w:p w14:paraId="62F5D4FB" w14:textId="77777777" w:rsidR="00D261EA" w:rsidRDefault="00D261EA"/>
    <w:sectPr w:rsidR="00D261EA" w:rsidSect="00862F2D">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B9014" w14:textId="77777777" w:rsidR="00862F2D" w:rsidRDefault="00862F2D" w:rsidP="00D261EA">
      <w:pPr>
        <w:spacing w:after="0"/>
      </w:pPr>
      <w:r>
        <w:separator/>
      </w:r>
    </w:p>
  </w:endnote>
  <w:endnote w:type="continuationSeparator" w:id="0">
    <w:p w14:paraId="76188CC1" w14:textId="77777777" w:rsidR="00862F2D" w:rsidRDefault="00862F2D"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6995F" w14:textId="77777777" w:rsidR="00862F2D" w:rsidRDefault="00862F2D">
      <w:pPr>
        <w:spacing w:after="0"/>
      </w:pPr>
      <w:r>
        <w:separator/>
      </w:r>
    </w:p>
  </w:footnote>
  <w:footnote w:type="continuationSeparator" w:id="0">
    <w:p w14:paraId="6548FA4C" w14:textId="77777777" w:rsidR="00862F2D" w:rsidRDefault="00862F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99AB8F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514524"/>
    <w:multiLevelType w:val="hybridMultilevel"/>
    <w:tmpl w:val="85B038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9A4072"/>
    <w:multiLevelType w:val="hybridMultilevel"/>
    <w:tmpl w:val="3AF4FDB8"/>
    <w:lvl w:ilvl="0" w:tplc="0EDA302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8" w15:restartNumberingAfterBreak="0">
    <w:nsid w:val="611934A7"/>
    <w:multiLevelType w:val="hybridMultilevel"/>
    <w:tmpl w:val="B8725CAC"/>
    <w:lvl w:ilvl="0" w:tplc="FFFFFFFF">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4E37C64"/>
    <w:multiLevelType w:val="hybridMultilevel"/>
    <w:tmpl w:val="AC90862C"/>
    <w:lvl w:ilvl="0" w:tplc="5C348F1C">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9A4665C"/>
    <w:multiLevelType w:val="hybridMultilevel"/>
    <w:tmpl w:val="55061D08"/>
    <w:lvl w:ilvl="0" w:tplc="5C348F1C">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0322575">
    <w:abstractNumId w:val="7"/>
  </w:num>
  <w:num w:numId="2" w16cid:durableId="1414669103">
    <w:abstractNumId w:val="6"/>
  </w:num>
  <w:num w:numId="3" w16cid:durableId="541871641">
    <w:abstractNumId w:val="0"/>
  </w:num>
  <w:num w:numId="4" w16cid:durableId="250166682">
    <w:abstractNumId w:val="2"/>
  </w:num>
  <w:num w:numId="5" w16cid:durableId="842743504">
    <w:abstractNumId w:val="1"/>
  </w:num>
  <w:num w:numId="6" w16cid:durableId="175849175">
    <w:abstractNumId w:val="5"/>
  </w:num>
  <w:num w:numId="7" w16cid:durableId="846755223">
    <w:abstractNumId w:val="10"/>
  </w:num>
  <w:num w:numId="8" w16cid:durableId="198326451">
    <w:abstractNumId w:val="9"/>
  </w:num>
  <w:num w:numId="9" w16cid:durableId="1432166051">
    <w:abstractNumId w:val="4"/>
  </w:num>
  <w:num w:numId="10" w16cid:durableId="592055508">
    <w:abstractNumId w:val="8"/>
  </w:num>
  <w:num w:numId="11" w16cid:durableId="19183960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embedSystemFonts/>
  <w:bordersDoNotSurroundHeader/>
  <w:bordersDoNotSurroundFooter/>
  <w:proofState w:spelling="clean" w:grammar="clean"/>
  <w:attachedTemplate r:id="rId1"/>
  <w:linkStyles/>
  <w:trackRevision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549"/>
    <w:rsid w:val="000061E0"/>
    <w:rsid w:val="00006EF7"/>
    <w:rsid w:val="00011074"/>
    <w:rsid w:val="0001220A"/>
    <w:rsid w:val="000132D1"/>
    <w:rsid w:val="000205C5"/>
    <w:rsid w:val="0002081D"/>
    <w:rsid w:val="00025316"/>
    <w:rsid w:val="00030E54"/>
    <w:rsid w:val="00037C06"/>
    <w:rsid w:val="00044DAE"/>
    <w:rsid w:val="00045C6E"/>
    <w:rsid w:val="0005076D"/>
    <w:rsid w:val="00052BF8"/>
    <w:rsid w:val="00057116"/>
    <w:rsid w:val="000611D1"/>
    <w:rsid w:val="00061E5E"/>
    <w:rsid w:val="00064CB2"/>
    <w:rsid w:val="00066954"/>
    <w:rsid w:val="00067741"/>
    <w:rsid w:val="00072A56"/>
    <w:rsid w:val="000736A3"/>
    <w:rsid w:val="00075FF4"/>
    <w:rsid w:val="00080854"/>
    <w:rsid w:val="00082CCB"/>
    <w:rsid w:val="00086D74"/>
    <w:rsid w:val="00093420"/>
    <w:rsid w:val="00096244"/>
    <w:rsid w:val="000A1B47"/>
    <w:rsid w:val="000A1BEF"/>
    <w:rsid w:val="000A3125"/>
    <w:rsid w:val="000A6AB6"/>
    <w:rsid w:val="000A7BCC"/>
    <w:rsid w:val="000B0519"/>
    <w:rsid w:val="000B1ABD"/>
    <w:rsid w:val="000B1D80"/>
    <w:rsid w:val="000B61FD"/>
    <w:rsid w:val="000B6727"/>
    <w:rsid w:val="000B7283"/>
    <w:rsid w:val="000B74EA"/>
    <w:rsid w:val="000C0BF7"/>
    <w:rsid w:val="000C2507"/>
    <w:rsid w:val="000C316A"/>
    <w:rsid w:val="000C5FE3"/>
    <w:rsid w:val="000C7351"/>
    <w:rsid w:val="000D122A"/>
    <w:rsid w:val="000D7FD5"/>
    <w:rsid w:val="000E55AD"/>
    <w:rsid w:val="000E630D"/>
    <w:rsid w:val="000F3E56"/>
    <w:rsid w:val="000F4462"/>
    <w:rsid w:val="001001BD"/>
    <w:rsid w:val="00102222"/>
    <w:rsid w:val="00110054"/>
    <w:rsid w:val="00120541"/>
    <w:rsid w:val="001211F3"/>
    <w:rsid w:val="0012187C"/>
    <w:rsid w:val="00127B5D"/>
    <w:rsid w:val="0013135E"/>
    <w:rsid w:val="001416D3"/>
    <w:rsid w:val="001562D1"/>
    <w:rsid w:val="00160FD7"/>
    <w:rsid w:val="00161837"/>
    <w:rsid w:val="00162811"/>
    <w:rsid w:val="00166866"/>
    <w:rsid w:val="00166A1B"/>
    <w:rsid w:val="00167C8F"/>
    <w:rsid w:val="001717F6"/>
    <w:rsid w:val="00171925"/>
    <w:rsid w:val="00173998"/>
    <w:rsid w:val="00174617"/>
    <w:rsid w:val="00174A52"/>
    <w:rsid w:val="001759A7"/>
    <w:rsid w:val="001808F9"/>
    <w:rsid w:val="001A2C52"/>
    <w:rsid w:val="001A3B0B"/>
    <w:rsid w:val="001A4192"/>
    <w:rsid w:val="001A4788"/>
    <w:rsid w:val="001C077C"/>
    <w:rsid w:val="001C1E49"/>
    <w:rsid w:val="001C2C3C"/>
    <w:rsid w:val="001C3BC4"/>
    <w:rsid w:val="001C5C86"/>
    <w:rsid w:val="001C718D"/>
    <w:rsid w:val="001E14C4"/>
    <w:rsid w:val="001F3FF4"/>
    <w:rsid w:val="001F70C8"/>
    <w:rsid w:val="001F7EB4"/>
    <w:rsid w:val="002000C2"/>
    <w:rsid w:val="00205F25"/>
    <w:rsid w:val="0021457C"/>
    <w:rsid w:val="00214641"/>
    <w:rsid w:val="002159E2"/>
    <w:rsid w:val="00221B1E"/>
    <w:rsid w:val="00234BC4"/>
    <w:rsid w:val="00240DCD"/>
    <w:rsid w:val="00243616"/>
    <w:rsid w:val="00245762"/>
    <w:rsid w:val="002475E6"/>
    <w:rsid w:val="0024786B"/>
    <w:rsid w:val="00247D8D"/>
    <w:rsid w:val="002502D4"/>
    <w:rsid w:val="002516A1"/>
    <w:rsid w:val="00251D80"/>
    <w:rsid w:val="00253ACF"/>
    <w:rsid w:val="00254FB5"/>
    <w:rsid w:val="00255315"/>
    <w:rsid w:val="002638F7"/>
    <w:rsid w:val="002640E5"/>
    <w:rsid w:val="0026436F"/>
    <w:rsid w:val="0026606E"/>
    <w:rsid w:val="00266BB6"/>
    <w:rsid w:val="00271E1A"/>
    <w:rsid w:val="00275008"/>
    <w:rsid w:val="00276403"/>
    <w:rsid w:val="0027739A"/>
    <w:rsid w:val="00282548"/>
    <w:rsid w:val="002847A4"/>
    <w:rsid w:val="002863A2"/>
    <w:rsid w:val="00286718"/>
    <w:rsid w:val="002A349C"/>
    <w:rsid w:val="002A5361"/>
    <w:rsid w:val="002A568F"/>
    <w:rsid w:val="002B0071"/>
    <w:rsid w:val="002C1C50"/>
    <w:rsid w:val="002C592D"/>
    <w:rsid w:val="002D7D13"/>
    <w:rsid w:val="002E55A4"/>
    <w:rsid w:val="002E5FB8"/>
    <w:rsid w:val="002E6A7D"/>
    <w:rsid w:val="002E7A9E"/>
    <w:rsid w:val="002E7E08"/>
    <w:rsid w:val="002F0469"/>
    <w:rsid w:val="002F3C41"/>
    <w:rsid w:val="002F6C5C"/>
    <w:rsid w:val="0030045C"/>
    <w:rsid w:val="003103B7"/>
    <w:rsid w:val="00317E85"/>
    <w:rsid w:val="003205AD"/>
    <w:rsid w:val="003228E0"/>
    <w:rsid w:val="00330245"/>
    <w:rsid w:val="0033027D"/>
    <w:rsid w:val="00330A42"/>
    <w:rsid w:val="00335CAA"/>
    <w:rsid w:val="00335FB2"/>
    <w:rsid w:val="00344158"/>
    <w:rsid w:val="00347B74"/>
    <w:rsid w:val="00350194"/>
    <w:rsid w:val="00355CB6"/>
    <w:rsid w:val="0036480E"/>
    <w:rsid w:val="00366257"/>
    <w:rsid w:val="00367D42"/>
    <w:rsid w:val="00367E91"/>
    <w:rsid w:val="0037563D"/>
    <w:rsid w:val="00375AAB"/>
    <w:rsid w:val="00382A08"/>
    <w:rsid w:val="0038516D"/>
    <w:rsid w:val="003869D7"/>
    <w:rsid w:val="00390973"/>
    <w:rsid w:val="003930A2"/>
    <w:rsid w:val="00394F17"/>
    <w:rsid w:val="003A036A"/>
    <w:rsid w:val="003A04C9"/>
    <w:rsid w:val="003A08AA"/>
    <w:rsid w:val="003A1EB0"/>
    <w:rsid w:val="003A25F9"/>
    <w:rsid w:val="003A4B21"/>
    <w:rsid w:val="003B3A93"/>
    <w:rsid w:val="003B5480"/>
    <w:rsid w:val="003C0F14"/>
    <w:rsid w:val="003C1AFD"/>
    <w:rsid w:val="003C2DA6"/>
    <w:rsid w:val="003C6DA6"/>
    <w:rsid w:val="003D0818"/>
    <w:rsid w:val="003D0F39"/>
    <w:rsid w:val="003D11D2"/>
    <w:rsid w:val="003D180B"/>
    <w:rsid w:val="003D2781"/>
    <w:rsid w:val="003D62A9"/>
    <w:rsid w:val="003E0D2C"/>
    <w:rsid w:val="003E359F"/>
    <w:rsid w:val="003F04C7"/>
    <w:rsid w:val="003F268E"/>
    <w:rsid w:val="003F3963"/>
    <w:rsid w:val="003F49AD"/>
    <w:rsid w:val="003F7142"/>
    <w:rsid w:val="003F7B3D"/>
    <w:rsid w:val="0040240E"/>
    <w:rsid w:val="00411698"/>
    <w:rsid w:val="00411AB4"/>
    <w:rsid w:val="00414164"/>
    <w:rsid w:val="00414F2F"/>
    <w:rsid w:val="0041789B"/>
    <w:rsid w:val="0041797F"/>
    <w:rsid w:val="00421B27"/>
    <w:rsid w:val="00421BF0"/>
    <w:rsid w:val="004223B5"/>
    <w:rsid w:val="00423153"/>
    <w:rsid w:val="004260A5"/>
    <w:rsid w:val="00431BD1"/>
    <w:rsid w:val="00432283"/>
    <w:rsid w:val="00432C8C"/>
    <w:rsid w:val="0043745F"/>
    <w:rsid w:val="00437DFD"/>
    <w:rsid w:val="00437F58"/>
    <w:rsid w:val="0044029F"/>
    <w:rsid w:val="00440BC9"/>
    <w:rsid w:val="004434EF"/>
    <w:rsid w:val="004508DB"/>
    <w:rsid w:val="00453040"/>
    <w:rsid w:val="00454609"/>
    <w:rsid w:val="00455DE4"/>
    <w:rsid w:val="0046527F"/>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3F95"/>
    <w:rsid w:val="004B49C2"/>
    <w:rsid w:val="004C0726"/>
    <w:rsid w:val="004C3006"/>
    <w:rsid w:val="004C634D"/>
    <w:rsid w:val="004D111E"/>
    <w:rsid w:val="004D24B9"/>
    <w:rsid w:val="004D2952"/>
    <w:rsid w:val="004E0FEE"/>
    <w:rsid w:val="004E227D"/>
    <w:rsid w:val="004E2CE2"/>
    <w:rsid w:val="004E5172"/>
    <w:rsid w:val="004E6F8A"/>
    <w:rsid w:val="004F3E27"/>
    <w:rsid w:val="005007D9"/>
    <w:rsid w:val="00501091"/>
    <w:rsid w:val="00502CD2"/>
    <w:rsid w:val="00504B8C"/>
    <w:rsid w:val="00504E33"/>
    <w:rsid w:val="005057A9"/>
    <w:rsid w:val="00506934"/>
    <w:rsid w:val="00512920"/>
    <w:rsid w:val="00514F26"/>
    <w:rsid w:val="00516254"/>
    <w:rsid w:val="00523613"/>
    <w:rsid w:val="00524613"/>
    <w:rsid w:val="00526549"/>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84736"/>
    <w:rsid w:val="00584CEF"/>
    <w:rsid w:val="00586951"/>
    <w:rsid w:val="00590087"/>
    <w:rsid w:val="0059081D"/>
    <w:rsid w:val="005A032D"/>
    <w:rsid w:val="005A6DD1"/>
    <w:rsid w:val="005A7B29"/>
    <w:rsid w:val="005B6CAA"/>
    <w:rsid w:val="005C0960"/>
    <w:rsid w:val="005C29F7"/>
    <w:rsid w:val="005C376F"/>
    <w:rsid w:val="005C4F58"/>
    <w:rsid w:val="005C5E8D"/>
    <w:rsid w:val="005C78F2"/>
    <w:rsid w:val="005D057C"/>
    <w:rsid w:val="005D3FEC"/>
    <w:rsid w:val="005D44BE"/>
    <w:rsid w:val="005E088B"/>
    <w:rsid w:val="005E31C4"/>
    <w:rsid w:val="005F626A"/>
    <w:rsid w:val="005F6AF8"/>
    <w:rsid w:val="00601221"/>
    <w:rsid w:val="0060557A"/>
    <w:rsid w:val="006101DA"/>
    <w:rsid w:val="00611BAE"/>
    <w:rsid w:val="00611EC4"/>
    <w:rsid w:val="00612542"/>
    <w:rsid w:val="006140F3"/>
    <w:rsid w:val="006146D2"/>
    <w:rsid w:val="00620B3F"/>
    <w:rsid w:val="006239E7"/>
    <w:rsid w:val="00623CAA"/>
    <w:rsid w:val="006250F2"/>
    <w:rsid w:val="006254C4"/>
    <w:rsid w:val="00627C99"/>
    <w:rsid w:val="006323BE"/>
    <w:rsid w:val="006341A4"/>
    <w:rsid w:val="00640875"/>
    <w:rsid w:val="006418C6"/>
    <w:rsid w:val="00641ED8"/>
    <w:rsid w:val="00642A2B"/>
    <w:rsid w:val="006500AD"/>
    <w:rsid w:val="00654893"/>
    <w:rsid w:val="00657620"/>
    <w:rsid w:val="006633A4"/>
    <w:rsid w:val="00667DD2"/>
    <w:rsid w:val="00671BBB"/>
    <w:rsid w:val="00671D59"/>
    <w:rsid w:val="00673564"/>
    <w:rsid w:val="00682237"/>
    <w:rsid w:val="00686F46"/>
    <w:rsid w:val="00696B1D"/>
    <w:rsid w:val="006A0EF8"/>
    <w:rsid w:val="006A1A95"/>
    <w:rsid w:val="006A231D"/>
    <w:rsid w:val="006A45BA"/>
    <w:rsid w:val="006A4E05"/>
    <w:rsid w:val="006A61B2"/>
    <w:rsid w:val="006B17DC"/>
    <w:rsid w:val="006B4280"/>
    <w:rsid w:val="006B4B1C"/>
    <w:rsid w:val="006C4991"/>
    <w:rsid w:val="006C66FC"/>
    <w:rsid w:val="006D4926"/>
    <w:rsid w:val="006D6CE3"/>
    <w:rsid w:val="006E0F19"/>
    <w:rsid w:val="006E1FDA"/>
    <w:rsid w:val="006E5E87"/>
    <w:rsid w:val="006E5EA2"/>
    <w:rsid w:val="006E78F2"/>
    <w:rsid w:val="006E7EC6"/>
    <w:rsid w:val="006F2155"/>
    <w:rsid w:val="00700442"/>
    <w:rsid w:val="0070206C"/>
    <w:rsid w:val="00704F2F"/>
    <w:rsid w:val="0070606C"/>
    <w:rsid w:val="00706330"/>
    <w:rsid w:val="00706A1A"/>
    <w:rsid w:val="007075C7"/>
    <w:rsid w:val="00707673"/>
    <w:rsid w:val="007127C8"/>
    <w:rsid w:val="007162BE"/>
    <w:rsid w:val="00720B0E"/>
    <w:rsid w:val="00722267"/>
    <w:rsid w:val="0072480A"/>
    <w:rsid w:val="00742AC2"/>
    <w:rsid w:val="00746F46"/>
    <w:rsid w:val="0075176F"/>
    <w:rsid w:val="0075252A"/>
    <w:rsid w:val="007541BB"/>
    <w:rsid w:val="0076388B"/>
    <w:rsid w:val="00764B84"/>
    <w:rsid w:val="00765028"/>
    <w:rsid w:val="00767625"/>
    <w:rsid w:val="00775215"/>
    <w:rsid w:val="0078034D"/>
    <w:rsid w:val="0078108D"/>
    <w:rsid w:val="00782ABD"/>
    <w:rsid w:val="00782ED5"/>
    <w:rsid w:val="007869CF"/>
    <w:rsid w:val="00790BCC"/>
    <w:rsid w:val="0079231E"/>
    <w:rsid w:val="00795CEE"/>
    <w:rsid w:val="00796F94"/>
    <w:rsid w:val="007974F5"/>
    <w:rsid w:val="00797B34"/>
    <w:rsid w:val="007A5AA5"/>
    <w:rsid w:val="007A6136"/>
    <w:rsid w:val="007B0F49"/>
    <w:rsid w:val="007B1429"/>
    <w:rsid w:val="007C7E14"/>
    <w:rsid w:val="007D03D2"/>
    <w:rsid w:val="007D1064"/>
    <w:rsid w:val="007D1AB2"/>
    <w:rsid w:val="007D36CF"/>
    <w:rsid w:val="007D6C97"/>
    <w:rsid w:val="007D72DD"/>
    <w:rsid w:val="007E5B79"/>
    <w:rsid w:val="007F1D7B"/>
    <w:rsid w:val="007F211D"/>
    <w:rsid w:val="007F522E"/>
    <w:rsid w:val="007F5A68"/>
    <w:rsid w:val="007F7421"/>
    <w:rsid w:val="00801F7F"/>
    <w:rsid w:val="00806571"/>
    <w:rsid w:val="00813C1F"/>
    <w:rsid w:val="00823C9A"/>
    <w:rsid w:val="008260B0"/>
    <w:rsid w:val="00834A60"/>
    <w:rsid w:val="00835B24"/>
    <w:rsid w:val="0085392F"/>
    <w:rsid w:val="00856883"/>
    <w:rsid w:val="00862F2D"/>
    <w:rsid w:val="00863E89"/>
    <w:rsid w:val="0086408D"/>
    <w:rsid w:val="00865A4A"/>
    <w:rsid w:val="00866A37"/>
    <w:rsid w:val="00872B3B"/>
    <w:rsid w:val="0088222A"/>
    <w:rsid w:val="008835FC"/>
    <w:rsid w:val="00885E82"/>
    <w:rsid w:val="00886FB8"/>
    <w:rsid w:val="008901F6"/>
    <w:rsid w:val="00896C03"/>
    <w:rsid w:val="00897143"/>
    <w:rsid w:val="008A05BF"/>
    <w:rsid w:val="008A12A5"/>
    <w:rsid w:val="008A495D"/>
    <w:rsid w:val="008A4BA1"/>
    <w:rsid w:val="008A76FD"/>
    <w:rsid w:val="008B114B"/>
    <w:rsid w:val="008B2D09"/>
    <w:rsid w:val="008B4D31"/>
    <w:rsid w:val="008B519F"/>
    <w:rsid w:val="008C0E78"/>
    <w:rsid w:val="008C3532"/>
    <w:rsid w:val="008C537F"/>
    <w:rsid w:val="008D658B"/>
    <w:rsid w:val="008E2D07"/>
    <w:rsid w:val="008E2EB2"/>
    <w:rsid w:val="008F520F"/>
    <w:rsid w:val="0090282F"/>
    <w:rsid w:val="00912EC5"/>
    <w:rsid w:val="009161F0"/>
    <w:rsid w:val="00922FCB"/>
    <w:rsid w:val="009230BA"/>
    <w:rsid w:val="00932DE3"/>
    <w:rsid w:val="00932FB3"/>
    <w:rsid w:val="00935CB0"/>
    <w:rsid w:val="00937E50"/>
    <w:rsid w:val="009428A9"/>
    <w:rsid w:val="009428B1"/>
    <w:rsid w:val="009437A2"/>
    <w:rsid w:val="00944B28"/>
    <w:rsid w:val="00953E83"/>
    <w:rsid w:val="00962565"/>
    <w:rsid w:val="00966681"/>
    <w:rsid w:val="00967838"/>
    <w:rsid w:val="00975410"/>
    <w:rsid w:val="009763F9"/>
    <w:rsid w:val="00982CD6"/>
    <w:rsid w:val="00985B73"/>
    <w:rsid w:val="009870A7"/>
    <w:rsid w:val="00992266"/>
    <w:rsid w:val="00993E41"/>
    <w:rsid w:val="00994706"/>
    <w:rsid w:val="00994A54"/>
    <w:rsid w:val="0099705B"/>
    <w:rsid w:val="009A074F"/>
    <w:rsid w:val="009A0B51"/>
    <w:rsid w:val="009A3BC4"/>
    <w:rsid w:val="009A407B"/>
    <w:rsid w:val="009A527F"/>
    <w:rsid w:val="009A6092"/>
    <w:rsid w:val="009A6657"/>
    <w:rsid w:val="009B1936"/>
    <w:rsid w:val="009B314C"/>
    <w:rsid w:val="009B33BA"/>
    <w:rsid w:val="009B3635"/>
    <w:rsid w:val="009B493F"/>
    <w:rsid w:val="009B657C"/>
    <w:rsid w:val="009C2977"/>
    <w:rsid w:val="009C2DCC"/>
    <w:rsid w:val="009C7CA9"/>
    <w:rsid w:val="009E6C21"/>
    <w:rsid w:val="009F1508"/>
    <w:rsid w:val="009F54A7"/>
    <w:rsid w:val="009F7959"/>
    <w:rsid w:val="00A01706"/>
    <w:rsid w:val="00A01CFF"/>
    <w:rsid w:val="00A04501"/>
    <w:rsid w:val="00A06D15"/>
    <w:rsid w:val="00A10539"/>
    <w:rsid w:val="00A1572E"/>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6656B"/>
    <w:rsid w:val="00A67BDB"/>
    <w:rsid w:val="00A70E1E"/>
    <w:rsid w:val="00A71F01"/>
    <w:rsid w:val="00A724D0"/>
    <w:rsid w:val="00A73257"/>
    <w:rsid w:val="00A9081F"/>
    <w:rsid w:val="00A9188C"/>
    <w:rsid w:val="00A96148"/>
    <w:rsid w:val="00A97002"/>
    <w:rsid w:val="00A97A52"/>
    <w:rsid w:val="00AA0D6A"/>
    <w:rsid w:val="00AA1BB6"/>
    <w:rsid w:val="00AA5098"/>
    <w:rsid w:val="00AA5313"/>
    <w:rsid w:val="00AB58BF"/>
    <w:rsid w:val="00AC3EC4"/>
    <w:rsid w:val="00AC4AC0"/>
    <w:rsid w:val="00AD0751"/>
    <w:rsid w:val="00AD4075"/>
    <w:rsid w:val="00AD77C4"/>
    <w:rsid w:val="00AE0ED1"/>
    <w:rsid w:val="00AE25BF"/>
    <w:rsid w:val="00AF0C13"/>
    <w:rsid w:val="00AF0EBD"/>
    <w:rsid w:val="00B00A03"/>
    <w:rsid w:val="00B01ACB"/>
    <w:rsid w:val="00B03059"/>
    <w:rsid w:val="00B03AF5"/>
    <w:rsid w:val="00B03C01"/>
    <w:rsid w:val="00B04C62"/>
    <w:rsid w:val="00B078D6"/>
    <w:rsid w:val="00B10F2E"/>
    <w:rsid w:val="00B11407"/>
    <w:rsid w:val="00B12379"/>
    <w:rsid w:val="00B1248D"/>
    <w:rsid w:val="00B1369A"/>
    <w:rsid w:val="00B14678"/>
    <w:rsid w:val="00B14709"/>
    <w:rsid w:val="00B2743D"/>
    <w:rsid w:val="00B277CF"/>
    <w:rsid w:val="00B3015C"/>
    <w:rsid w:val="00B344D8"/>
    <w:rsid w:val="00B42F6E"/>
    <w:rsid w:val="00B44FDF"/>
    <w:rsid w:val="00B567D1"/>
    <w:rsid w:val="00B63F19"/>
    <w:rsid w:val="00B712F8"/>
    <w:rsid w:val="00B73B4C"/>
    <w:rsid w:val="00B73F75"/>
    <w:rsid w:val="00B74BB1"/>
    <w:rsid w:val="00B80976"/>
    <w:rsid w:val="00B824A4"/>
    <w:rsid w:val="00B8483E"/>
    <w:rsid w:val="00B946CD"/>
    <w:rsid w:val="00B94B1F"/>
    <w:rsid w:val="00B96481"/>
    <w:rsid w:val="00BA3A53"/>
    <w:rsid w:val="00BA3C54"/>
    <w:rsid w:val="00BA4095"/>
    <w:rsid w:val="00BA584B"/>
    <w:rsid w:val="00BA5B43"/>
    <w:rsid w:val="00BB1143"/>
    <w:rsid w:val="00BB37A3"/>
    <w:rsid w:val="00BB3813"/>
    <w:rsid w:val="00BB5EBF"/>
    <w:rsid w:val="00BB72E9"/>
    <w:rsid w:val="00BC493E"/>
    <w:rsid w:val="00BC642A"/>
    <w:rsid w:val="00BD166A"/>
    <w:rsid w:val="00BD676B"/>
    <w:rsid w:val="00BE21C4"/>
    <w:rsid w:val="00BF7C9D"/>
    <w:rsid w:val="00C01E8C"/>
    <w:rsid w:val="00C02DF6"/>
    <w:rsid w:val="00C03E01"/>
    <w:rsid w:val="00C0504C"/>
    <w:rsid w:val="00C0751E"/>
    <w:rsid w:val="00C1146C"/>
    <w:rsid w:val="00C11BD9"/>
    <w:rsid w:val="00C17452"/>
    <w:rsid w:val="00C23582"/>
    <w:rsid w:val="00C2724D"/>
    <w:rsid w:val="00C27CA9"/>
    <w:rsid w:val="00C317E7"/>
    <w:rsid w:val="00C3799C"/>
    <w:rsid w:val="00C4305E"/>
    <w:rsid w:val="00C43D1E"/>
    <w:rsid w:val="00C44336"/>
    <w:rsid w:val="00C50D8E"/>
    <w:rsid w:val="00C50F7C"/>
    <w:rsid w:val="00C51704"/>
    <w:rsid w:val="00C52D7A"/>
    <w:rsid w:val="00C5591F"/>
    <w:rsid w:val="00C57C50"/>
    <w:rsid w:val="00C57D9C"/>
    <w:rsid w:val="00C6629C"/>
    <w:rsid w:val="00C662F6"/>
    <w:rsid w:val="00C715CA"/>
    <w:rsid w:val="00C7495D"/>
    <w:rsid w:val="00C77CE9"/>
    <w:rsid w:val="00C84991"/>
    <w:rsid w:val="00C858F1"/>
    <w:rsid w:val="00C87955"/>
    <w:rsid w:val="00C93787"/>
    <w:rsid w:val="00C94691"/>
    <w:rsid w:val="00C96509"/>
    <w:rsid w:val="00CA0968"/>
    <w:rsid w:val="00CA168E"/>
    <w:rsid w:val="00CA1E50"/>
    <w:rsid w:val="00CB0647"/>
    <w:rsid w:val="00CB2A21"/>
    <w:rsid w:val="00CB4181"/>
    <w:rsid w:val="00CB4236"/>
    <w:rsid w:val="00CC1D26"/>
    <w:rsid w:val="00CC3036"/>
    <w:rsid w:val="00CC72A4"/>
    <w:rsid w:val="00CD3153"/>
    <w:rsid w:val="00CD47F9"/>
    <w:rsid w:val="00CD7DAA"/>
    <w:rsid w:val="00CE0F71"/>
    <w:rsid w:val="00CE3D4B"/>
    <w:rsid w:val="00CF5951"/>
    <w:rsid w:val="00CF6810"/>
    <w:rsid w:val="00D038DD"/>
    <w:rsid w:val="00D06117"/>
    <w:rsid w:val="00D20A99"/>
    <w:rsid w:val="00D220FB"/>
    <w:rsid w:val="00D23644"/>
    <w:rsid w:val="00D24760"/>
    <w:rsid w:val="00D25EA1"/>
    <w:rsid w:val="00D261EA"/>
    <w:rsid w:val="00D2724C"/>
    <w:rsid w:val="00D307DC"/>
    <w:rsid w:val="00D31CC8"/>
    <w:rsid w:val="00D32678"/>
    <w:rsid w:val="00D32801"/>
    <w:rsid w:val="00D35EB5"/>
    <w:rsid w:val="00D4075E"/>
    <w:rsid w:val="00D41E60"/>
    <w:rsid w:val="00D521C1"/>
    <w:rsid w:val="00D565E1"/>
    <w:rsid w:val="00D71F40"/>
    <w:rsid w:val="00D77416"/>
    <w:rsid w:val="00D80FC6"/>
    <w:rsid w:val="00D81EA1"/>
    <w:rsid w:val="00D862FB"/>
    <w:rsid w:val="00D86385"/>
    <w:rsid w:val="00D8707A"/>
    <w:rsid w:val="00D92AF1"/>
    <w:rsid w:val="00D94917"/>
    <w:rsid w:val="00D97759"/>
    <w:rsid w:val="00DA74F3"/>
    <w:rsid w:val="00DB2E31"/>
    <w:rsid w:val="00DB38EC"/>
    <w:rsid w:val="00DB3F4B"/>
    <w:rsid w:val="00DB69F3"/>
    <w:rsid w:val="00DC4907"/>
    <w:rsid w:val="00DD017C"/>
    <w:rsid w:val="00DD397A"/>
    <w:rsid w:val="00DD58B7"/>
    <w:rsid w:val="00DD6699"/>
    <w:rsid w:val="00DD77F8"/>
    <w:rsid w:val="00DE0F73"/>
    <w:rsid w:val="00DF0198"/>
    <w:rsid w:val="00DF17DB"/>
    <w:rsid w:val="00DF253E"/>
    <w:rsid w:val="00DF552D"/>
    <w:rsid w:val="00DF6638"/>
    <w:rsid w:val="00DF731D"/>
    <w:rsid w:val="00E007C5"/>
    <w:rsid w:val="00E00DBF"/>
    <w:rsid w:val="00E0213F"/>
    <w:rsid w:val="00E02CB3"/>
    <w:rsid w:val="00E033E0"/>
    <w:rsid w:val="00E05A3D"/>
    <w:rsid w:val="00E10269"/>
    <w:rsid w:val="00E1026B"/>
    <w:rsid w:val="00E13687"/>
    <w:rsid w:val="00E13CB2"/>
    <w:rsid w:val="00E20C37"/>
    <w:rsid w:val="00E22933"/>
    <w:rsid w:val="00E26483"/>
    <w:rsid w:val="00E303C1"/>
    <w:rsid w:val="00E343BB"/>
    <w:rsid w:val="00E40DDC"/>
    <w:rsid w:val="00E52C57"/>
    <w:rsid w:val="00E55E2E"/>
    <w:rsid w:val="00E57E7D"/>
    <w:rsid w:val="00E66A3A"/>
    <w:rsid w:val="00E67AAF"/>
    <w:rsid w:val="00E70355"/>
    <w:rsid w:val="00E77BE9"/>
    <w:rsid w:val="00E8283E"/>
    <w:rsid w:val="00E84CD8"/>
    <w:rsid w:val="00E8781C"/>
    <w:rsid w:val="00E90B85"/>
    <w:rsid w:val="00E91679"/>
    <w:rsid w:val="00E92452"/>
    <w:rsid w:val="00E94CC1"/>
    <w:rsid w:val="00E96431"/>
    <w:rsid w:val="00EA1AF4"/>
    <w:rsid w:val="00EC3039"/>
    <w:rsid w:val="00EC5235"/>
    <w:rsid w:val="00ED6351"/>
    <w:rsid w:val="00ED665A"/>
    <w:rsid w:val="00ED6B03"/>
    <w:rsid w:val="00ED7A5B"/>
    <w:rsid w:val="00EE10E8"/>
    <w:rsid w:val="00EE3380"/>
    <w:rsid w:val="00EE644C"/>
    <w:rsid w:val="00EF076A"/>
    <w:rsid w:val="00EF133B"/>
    <w:rsid w:val="00EF6B8C"/>
    <w:rsid w:val="00EF6C75"/>
    <w:rsid w:val="00F00685"/>
    <w:rsid w:val="00F01254"/>
    <w:rsid w:val="00F07C92"/>
    <w:rsid w:val="00F138AB"/>
    <w:rsid w:val="00F14B43"/>
    <w:rsid w:val="00F203C7"/>
    <w:rsid w:val="00F215E2"/>
    <w:rsid w:val="00F21E3F"/>
    <w:rsid w:val="00F279CB"/>
    <w:rsid w:val="00F316F7"/>
    <w:rsid w:val="00F41A27"/>
    <w:rsid w:val="00F4338D"/>
    <w:rsid w:val="00F440D3"/>
    <w:rsid w:val="00F446AC"/>
    <w:rsid w:val="00F44909"/>
    <w:rsid w:val="00F454DC"/>
    <w:rsid w:val="00F464B4"/>
    <w:rsid w:val="00F46EAF"/>
    <w:rsid w:val="00F52FB5"/>
    <w:rsid w:val="00F568A2"/>
    <w:rsid w:val="00F5774F"/>
    <w:rsid w:val="00F57F98"/>
    <w:rsid w:val="00F619A8"/>
    <w:rsid w:val="00F62688"/>
    <w:rsid w:val="00F644F3"/>
    <w:rsid w:val="00F76BE5"/>
    <w:rsid w:val="00F82786"/>
    <w:rsid w:val="00F83D11"/>
    <w:rsid w:val="00F910E2"/>
    <w:rsid w:val="00F921F1"/>
    <w:rsid w:val="00F926DA"/>
    <w:rsid w:val="00F944AD"/>
    <w:rsid w:val="00FA432E"/>
    <w:rsid w:val="00FB127E"/>
    <w:rsid w:val="00FB2362"/>
    <w:rsid w:val="00FB4B0E"/>
    <w:rsid w:val="00FC0804"/>
    <w:rsid w:val="00FC3B6D"/>
    <w:rsid w:val="00FD3A4E"/>
    <w:rsid w:val="00FE6705"/>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 w:type="paragraph" w:styleId="ListParagraph">
    <w:name w:val="List Paragraph"/>
    <w:basedOn w:val="Normal"/>
    <w:uiPriority w:val="99"/>
    <w:unhideWhenUsed/>
    <w:qFormat/>
    <w:rsid w:val="00937E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123275071">
      <w:bodyDiv w:val="1"/>
      <w:marLeft w:val="0"/>
      <w:marRight w:val="0"/>
      <w:marTop w:val="0"/>
      <w:marBottom w:val="0"/>
      <w:divBdr>
        <w:top w:val="none" w:sz="0" w:space="0" w:color="auto"/>
        <w:left w:val="none" w:sz="0" w:space="0" w:color="auto"/>
        <w:bottom w:val="none" w:sz="0" w:space="0" w:color="auto"/>
        <w:right w:val="none" w:sz="0" w:space="0" w:color="auto"/>
      </w:divBdr>
    </w:div>
    <w:div w:id="149516966">
      <w:bodyDiv w:val="1"/>
      <w:marLeft w:val="0"/>
      <w:marRight w:val="0"/>
      <w:marTop w:val="0"/>
      <w:marBottom w:val="0"/>
      <w:divBdr>
        <w:top w:val="none" w:sz="0" w:space="0" w:color="auto"/>
        <w:left w:val="none" w:sz="0" w:space="0" w:color="auto"/>
        <w:bottom w:val="none" w:sz="0" w:space="0" w:color="auto"/>
        <w:right w:val="none" w:sz="0" w:space="0" w:color="auto"/>
      </w:divBdr>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1835993714">
      <w:bodyDiv w:val="1"/>
      <w:marLeft w:val="0"/>
      <w:marRight w:val="0"/>
      <w:marTop w:val="0"/>
      <w:marBottom w:val="0"/>
      <w:divBdr>
        <w:top w:val="none" w:sz="0" w:space="0" w:color="auto"/>
        <w:left w:val="none" w:sz="0" w:space="0" w:color="auto"/>
        <w:bottom w:val="none" w:sz="0" w:space="0" w:color="auto"/>
        <w:right w:val="none" w:sz="0" w:space="0" w:color="auto"/>
      </w:divBdr>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zhusiting@caict.ac.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Istvan@apple.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10</TotalTime>
  <Pages>3</Pages>
  <Words>766</Words>
  <Characters>4369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Istvan Szini</cp:lastModifiedBy>
  <cp:revision>10</cp:revision>
  <cp:lastPrinted>2000-02-29T06:01:00Z</cp:lastPrinted>
  <dcterms:created xsi:type="dcterms:W3CDTF">2024-02-07T21:57:00Z</dcterms:created>
  <dcterms:modified xsi:type="dcterms:W3CDTF">2024-02-17T01:29:00Z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y fmtid="{D5CDD505-2E9C-101B-9397-08002B2CF9AE}" pid="13" name="GrammarlyDocumentId">
    <vt:lpwstr>e981c9506858f74adab03b6b0a3650d42841496c54bab6d26d294b29dbe52c46</vt:lpwstr>
  </property>
</Properties>
</file>